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C17A49" w14:textId="27E1781C" w:rsidR="00083AE6" w:rsidRDefault="00083AE6" w:rsidP="00083AE6">
      <w:pPr>
        <w:jc w:val="center"/>
        <w:rPr>
          <w:rFonts w:cs="Arial"/>
        </w:rPr>
      </w:pPr>
      <w:r>
        <w:rPr>
          <w:rFonts w:cs="Arial"/>
        </w:rPr>
        <w:tab/>
      </w:r>
    </w:p>
    <w:p w14:paraId="64821628" w14:textId="3538C718" w:rsidR="00083AE6" w:rsidRDefault="00083AE6" w:rsidP="00083AE6">
      <w:pPr>
        <w:jc w:val="center"/>
        <w:rPr>
          <w:rFonts w:cs="Arial"/>
          <w:b/>
          <w:color w:val="092D74"/>
          <w:sz w:val="20"/>
          <w:szCs w:val="20"/>
        </w:rPr>
      </w:pPr>
    </w:p>
    <w:p w14:paraId="3B27D42C" w14:textId="0981DA88" w:rsidR="00C979D3" w:rsidRPr="00500091" w:rsidRDefault="00C979D3" w:rsidP="00500091">
      <w:pPr>
        <w:pStyle w:val="Legenda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10348"/>
        </w:tabs>
        <w:ind w:right="-426"/>
        <w:rPr>
          <w:i w:val="0"/>
        </w:rPr>
      </w:pPr>
      <w:bookmarkStart w:id="0" w:name="_Toc306701098"/>
      <w:bookmarkStart w:id="1" w:name="_Toc306701141"/>
      <w:bookmarkStart w:id="2" w:name="_Toc307222860"/>
      <w:bookmarkStart w:id="3" w:name="_Toc307396349"/>
      <w:bookmarkStart w:id="4" w:name="_Toc307396418"/>
      <w:r w:rsidRPr="00500091">
        <w:rPr>
          <w:rStyle w:val="Pogrubienie"/>
          <w:i w:val="0"/>
          <w:sz w:val="24"/>
        </w:rPr>
        <w:t xml:space="preserve">Typ dokumentu: </w:t>
      </w:r>
      <w:r w:rsidR="00266B45" w:rsidRPr="00500091">
        <w:rPr>
          <w:rStyle w:val="Pogrubienie"/>
          <w:i w:val="0"/>
          <w:sz w:val="24"/>
        </w:rPr>
        <w:t xml:space="preserve">Opis </w:t>
      </w:r>
      <w:r w:rsidR="00EE3778" w:rsidRPr="00500091">
        <w:rPr>
          <w:rStyle w:val="Pogrubienie"/>
          <w:i w:val="0"/>
          <w:sz w:val="24"/>
        </w:rPr>
        <w:t>P</w:t>
      </w:r>
      <w:r w:rsidR="00266B45" w:rsidRPr="00500091">
        <w:rPr>
          <w:rStyle w:val="Pogrubienie"/>
          <w:i w:val="0"/>
          <w:sz w:val="24"/>
        </w:rPr>
        <w:t xml:space="preserve">rzedmiotu </w:t>
      </w:r>
      <w:r w:rsidR="00EE3778" w:rsidRPr="00500091">
        <w:rPr>
          <w:rStyle w:val="Pogrubienie"/>
          <w:i w:val="0"/>
          <w:sz w:val="24"/>
        </w:rPr>
        <w:t>Z</w:t>
      </w:r>
      <w:r w:rsidR="00266B45" w:rsidRPr="00500091">
        <w:rPr>
          <w:rStyle w:val="Pogrubienie"/>
          <w:i w:val="0"/>
          <w:sz w:val="24"/>
        </w:rPr>
        <w:t>amówienia</w:t>
      </w:r>
      <w:r w:rsidR="00EE3778" w:rsidRPr="00500091">
        <w:rPr>
          <w:rStyle w:val="Pogrubienie"/>
          <w:i w:val="0"/>
          <w:sz w:val="24"/>
        </w:rPr>
        <w:t xml:space="preserve"> (OPZ)</w:t>
      </w:r>
      <w:bookmarkEnd w:id="0"/>
      <w:bookmarkEnd w:id="1"/>
      <w:bookmarkEnd w:id="2"/>
      <w:bookmarkEnd w:id="3"/>
      <w:bookmarkEnd w:id="4"/>
    </w:p>
    <w:p w14:paraId="327B2FC1" w14:textId="1A1A4243" w:rsidR="00D1663D" w:rsidRPr="00500091" w:rsidRDefault="00D1663D" w:rsidP="00804A0C">
      <w:pPr>
        <w:pStyle w:val="Legenda"/>
        <w:spacing w:before="120"/>
        <w:ind w:right="-426"/>
        <w:rPr>
          <w:rStyle w:val="Pogrubienie"/>
          <w:i w:val="0"/>
        </w:rPr>
      </w:pPr>
    </w:p>
    <w:sdt>
      <w:sdtPr>
        <w:rPr>
          <w:rFonts w:ascii="Arial" w:eastAsia="Times New Roman" w:hAnsi="Arial" w:cs="Times New Roman"/>
          <w:b w:val="0"/>
          <w:bCs w:val="0"/>
          <w:color w:val="auto"/>
          <w:sz w:val="18"/>
          <w:szCs w:val="24"/>
        </w:rPr>
        <w:id w:val="1021284059"/>
        <w:docPartObj>
          <w:docPartGallery w:val="Table of Contents"/>
          <w:docPartUnique/>
        </w:docPartObj>
      </w:sdtPr>
      <w:sdtContent>
        <w:p w14:paraId="66EEBF72" w14:textId="42C86FA5" w:rsidR="007746B9" w:rsidRDefault="007746B9">
          <w:pPr>
            <w:pStyle w:val="Nagwekspisutreci"/>
          </w:pPr>
          <w:r>
            <w:t>Spis treści</w:t>
          </w:r>
        </w:p>
        <w:p w14:paraId="7EB9FD7F" w14:textId="28675D52" w:rsidR="00977A11" w:rsidRDefault="007746B9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sz w:val="16"/>
            </w:rPr>
            <w:fldChar w:fldCharType="begin"/>
          </w:r>
          <w:r>
            <w:instrText xml:space="preserve"> TOC \o "1-3" \h \z \u </w:instrText>
          </w:r>
          <w:r>
            <w:rPr>
              <w:sz w:val="16"/>
            </w:rPr>
            <w:fldChar w:fldCharType="separate"/>
          </w:r>
          <w:hyperlink w:anchor="_Toc215553596" w:history="1">
            <w:r w:rsidR="00977A11" w:rsidRPr="00D94089">
              <w:rPr>
                <w:rStyle w:val="Hipercze"/>
                <w:noProof/>
              </w:rPr>
              <w:t>I.</w:t>
            </w:r>
            <w:r w:rsidR="00977A11"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PRZEDMIOT ZAMÓWIENIA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_Toc215553596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3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03EE281" w14:textId="49A5C005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597" w:history="1">
            <w:r w:rsidR="00977A11" w:rsidRPr="00D94089">
              <w:rPr>
                <w:rStyle w:val="Hipercze"/>
                <w:noProof/>
              </w:rPr>
              <w:t>1.1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CEL ZADANIA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_Toc215553597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3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78441F5" w14:textId="2119B78E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598" w:history="1">
            <w:r w:rsidR="00977A11" w:rsidRPr="00D94089">
              <w:rPr>
                <w:rStyle w:val="Hipercze"/>
                <w:noProof/>
              </w:rPr>
              <w:t>1.2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OPIS PRZEDMIOTU ZAMÓWIENIA /ZAKRES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_Toc215553598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3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7E33EB4" w14:textId="5BB8AED3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599" w:history="1">
            <w:r w:rsidR="00977A11" w:rsidRPr="00D94089">
              <w:rPr>
                <w:rStyle w:val="Hipercze"/>
                <w:noProof/>
              </w:rPr>
              <w:t>1.3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OPIS UWARUNKOWAŃ WYNIKAJĄCYCH ZE STANU ISTNIEJĄCEGO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_Toc215553599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3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23E94C0B" w14:textId="1E21EB13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0" w:history="1">
            <w:r w:rsidR="00977A11" w:rsidRPr="00D94089">
              <w:rPr>
                <w:rStyle w:val="Hipercze"/>
                <w:noProof/>
              </w:rPr>
              <w:t>1.4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LOKALIZACJA PRZEDMIOTU ZAMÓWIENIA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_Toc215553600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5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81714DE" w14:textId="0C0D9051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1" w:history="1">
            <w:r w:rsidR="00977A11" w:rsidRPr="00D94089">
              <w:rPr>
                <w:rStyle w:val="Hipercze"/>
                <w:noProof/>
              </w:rPr>
              <w:t>1.5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G</w:t>
            </w:r>
            <w:r w:rsidR="00977A11" w:rsidRPr="00D94089">
              <w:rPr>
                <w:rStyle w:val="Hipercze"/>
                <w:bCs/>
                <w:iCs/>
                <w:noProof/>
              </w:rPr>
              <w:t xml:space="preserve">RANICE </w:t>
            </w:r>
            <w:r w:rsidR="00977A11" w:rsidRPr="00D94089">
              <w:rPr>
                <w:rStyle w:val="Hipercze"/>
                <w:noProof/>
              </w:rPr>
              <w:t>ZAMÓWIENIA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_Toc215553601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5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8885E71" w14:textId="7C0A42AF" w:rsidR="00977A11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2" w:history="1">
            <w:r w:rsidR="00977A11" w:rsidRPr="00D94089">
              <w:rPr>
                <w:rStyle w:val="Hipercze"/>
                <w:noProof/>
              </w:rPr>
              <w:t>II.</w:t>
            </w:r>
            <w:r w:rsidR="00977A11"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SZCZEGÓŁOWE DOTYCZĄCE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_Toc215553602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5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629BEE10" w14:textId="797E06B1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3" w:history="1">
            <w:r w:rsidR="00977A11" w:rsidRPr="00D94089">
              <w:rPr>
                <w:rStyle w:val="Hipercze"/>
                <w:noProof/>
              </w:rPr>
              <w:t>2.1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WYKAZ CZYNNOŚCI WYKONYWANYCH PRZEZ PRACOWNIKÓW WYKONAWCY/PODWYKONAWCY NA PODSTAWIE UMOWY O PRACĘ – WYMAGANIA ZAMAWIAJĄCEGO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_Toc215553603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5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1308D3ED" w14:textId="482D67BC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4" w:history="1">
            <w:r w:rsidR="00977A11" w:rsidRPr="00D94089">
              <w:rPr>
                <w:rStyle w:val="Hipercze"/>
                <w:noProof/>
              </w:rPr>
              <w:t>2.2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SZCZEGÓŁOWE DLA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_Toc215553604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5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54B6E517" w14:textId="080F2247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5" w:history="1">
            <w:r w:rsidR="00977A11" w:rsidRPr="00D94089">
              <w:rPr>
                <w:rStyle w:val="Hipercze"/>
                <w:noProof/>
              </w:rPr>
              <w:t>2.3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ORGANIZACJA PRAC REMONTOWO-MONTAŻOWYCH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_Toc215553605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6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077F93D4" w14:textId="5136E99B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6" w:history="1">
            <w:r w:rsidR="00977A11" w:rsidRPr="00D94089">
              <w:rPr>
                <w:rStyle w:val="Hipercze"/>
                <w:noProof/>
              </w:rPr>
              <w:t>2.4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DLA PERSONELU KLUCZOWEGO DO SPEŁNIENIA PRZED ROZPOCZĘCIEM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_Toc215553606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6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456D1C8" w14:textId="7FF59B78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7" w:history="1">
            <w:r w:rsidR="00977A11" w:rsidRPr="00D94089">
              <w:rPr>
                <w:rStyle w:val="Hipercze"/>
                <w:noProof/>
              </w:rPr>
              <w:t>2.5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RUCH PRÓBNY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_Toc215553607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7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51BAAE1C" w14:textId="35426A7B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8" w:history="1">
            <w:r w:rsidR="00977A11" w:rsidRPr="00D94089">
              <w:rPr>
                <w:rStyle w:val="Hipercze"/>
                <w:noProof/>
              </w:rPr>
              <w:t>2.6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ODBIORY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_Toc215553608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7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01B65AD1" w14:textId="434FBAA4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09" w:history="1">
            <w:r w:rsidR="00977A11" w:rsidRPr="00D94089">
              <w:rPr>
                <w:rStyle w:val="Hipercze"/>
                <w:noProof/>
              </w:rPr>
              <w:t>2.7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DOKUMENTACJA POWYKONAWCZA I KOŃCOWE DOKUMENTY Z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_Toc215553609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8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BC6B3F4" w14:textId="542BB8A6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0" w:history="1">
            <w:r w:rsidR="00977A11" w:rsidRPr="00D94089">
              <w:rPr>
                <w:rStyle w:val="Hipercze"/>
                <w:noProof/>
              </w:rPr>
              <w:t>2.8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ZARZĄDZANIE ZADANIEM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_Toc215553610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8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20F2820B" w14:textId="6E5B3CEB" w:rsidR="00977A11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1" w:history="1">
            <w:r w:rsidR="00977A11" w:rsidRPr="00D94089">
              <w:rPr>
                <w:rStyle w:val="Hipercze"/>
                <w:noProof/>
              </w:rPr>
              <w:t>III.</w:t>
            </w:r>
            <w:r w:rsidR="00977A11"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OGÓLNE DOTYCZĄCE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_Toc215553611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9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1273A7C8" w14:textId="7AD78A65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2" w:history="1">
            <w:r w:rsidR="00977A11" w:rsidRPr="00D94089">
              <w:rPr>
                <w:rStyle w:val="Hipercze"/>
                <w:noProof/>
              </w:rPr>
              <w:t>3.1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OGÓLNE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_Toc215553612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9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79F85794" w14:textId="1205C1C4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3" w:history="1">
            <w:r w:rsidR="00977A11" w:rsidRPr="00D94089">
              <w:rPr>
                <w:rStyle w:val="Hipercze"/>
                <w:noProof/>
              </w:rPr>
              <w:t>3.2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WYMAGANIA REALIZACYJNE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_Toc215553613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9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744C43F" w14:textId="43AF3A91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4" w:history="1">
            <w:r w:rsidR="00977A11" w:rsidRPr="00D94089">
              <w:rPr>
                <w:rStyle w:val="Hipercze"/>
                <w:bCs/>
                <w:iCs/>
                <w:noProof/>
              </w:rPr>
              <w:t>3.3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PODSTAWOWE OBOWIĄZAKI WYKONAWCY W ZAKRESIE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_Toc215553614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9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4298BEA" w14:textId="50C02E34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5" w:history="1">
            <w:r w:rsidR="00977A11" w:rsidRPr="00D94089">
              <w:rPr>
                <w:rStyle w:val="Hipercze"/>
                <w:noProof/>
              </w:rPr>
              <w:t>3.4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ORGANIZACJA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_Toc215553615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10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8E9607B" w14:textId="72C0EA2B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6" w:history="1">
            <w:r w:rsidR="00977A11" w:rsidRPr="00D94089">
              <w:rPr>
                <w:rStyle w:val="Hipercze"/>
                <w:noProof/>
              </w:rPr>
              <w:t>3.5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SZKOLENIA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_Toc215553616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11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6C272BAB" w14:textId="1DE32619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7" w:history="1">
            <w:r w:rsidR="00977A11" w:rsidRPr="00D94089">
              <w:rPr>
                <w:rStyle w:val="Hipercze"/>
                <w:noProof/>
              </w:rPr>
              <w:t>3.6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ZARZĄDZANIE DOTYCZĄCE REALIZACJI PRAC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_Toc215553617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11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5C328EC" w14:textId="31BCBD87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8" w:history="1">
            <w:r w:rsidR="00977A11" w:rsidRPr="00D94089">
              <w:rPr>
                <w:rStyle w:val="Hipercze"/>
                <w:bCs/>
                <w:iCs/>
                <w:noProof/>
              </w:rPr>
              <w:t>3.7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DLA OBOWIĄZUJĄCYCH FORMATÓW WYKONANIA DOKUMENTACJI WYKONAWCZEJ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_Toc215553618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11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1B05AB7F" w14:textId="2D8E0326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19" w:history="1">
            <w:r w:rsidR="00977A11" w:rsidRPr="00D94089">
              <w:rPr>
                <w:rStyle w:val="Hipercze"/>
                <w:noProof/>
              </w:rPr>
              <w:t>3.8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OPINIOWANIE DOKUMENTACJI WYKONAWCZEJ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_Toc215553619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11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4390DEBC" w14:textId="59F19181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20" w:history="1">
            <w:r w:rsidR="00977A11" w:rsidRPr="00D94089">
              <w:rPr>
                <w:rStyle w:val="Hipercze"/>
                <w:noProof/>
              </w:rPr>
              <w:t>3.9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MIEJSCE DOSTARCZENIA DOKUMENTACJI WYKONAWCZEJ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_Toc215553620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12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27BDA399" w14:textId="6BB674A1" w:rsidR="00977A11" w:rsidRDefault="00000000">
          <w:pPr>
            <w:pStyle w:val="Spistreci2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21" w:history="1">
            <w:r w:rsidR="00977A11" w:rsidRPr="00D94089">
              <w:rPr>
                <w:rStyle w:val="Hipercze"/>
                <w:noProof/>
              </w:rPr>
              <w:t>3.10</w:t>
            </w:r>
            <w:r w:rsidR="00977A11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GOSPODARKA ODPADAMI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_Toc215553621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12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3139DB22" w14:textId="2B46ECC8" w:rsidR="00977A11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5553622" w:history="1">
            <w:r w:rsidR="00977A11" w:rsidRPr="00D94089">
              <w:rPr>
                <w:rStyle w:val="Hipercze"/>
                <w:noProof/>
              </w:rPr>
              <w:t>IV.</w:t>
            </w:r>
            <w:r w:rsidR="00977A11">
              <w:rPr>
                <w:rFonts w:asciiTheme="minorHAnsi" w:eastAsiaTheme="minorEastAsia" w:hAnsiTheme="minorHAnsi" w:cstheme="minorBid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977A11" w:rsidRPr="00D94089">
              <w:rPr>
                <w:rStyle w:val="Hipercze"/>
                <w:noProof/>
              </w:rPr>
              <w:t>ZAŁĄCZNIKI</w:t>
            </w:r>
            <w:r w:rsidR="00977A11">
              <w:rPr>
                <w:noProof/>
                <w:webHidden/>
              </w:rPr>
              <w:tab/>
            </w:r>
            <w:r w:rsidR="00977A11">
              <w:rPr>
                <w:noProof/>
                <w:webHidden/>
              </w:rPr>
              <w:fldChar w:fldCharType="begin"/>
            </w:r>
            <w:r w:rsidR="00977A11">
              <w:rPr>
                <w:noProof/>
                <w:webHidden/>
              </w:rPr>
              <w:instrText xml:space="preserve"> PAGEREF _Toc215553622 \h </w:instrText>
            </w:r>
            <w:r w:rsidR="00977A11">
              <w:rPr>
                <w:noProof/>
                <w:webHidden/>
              </w:rPr>
            </w:r>
            <w:r w:rsidR="00977A11">
              <w:rPr>
                <w:noProof/>
                <w:webHidden/>
              </w:rPr>
              <w:fldChar w:fldCharType="separate"/>
            </w:r>
            <w:r w:rsidR="00977A11">
              <w:rPr>
                <w:noProof/>
                <w:webHidden/>
              </w:rPr>
              <w:t>12</w:t>
            </w:r>
            <w:r w:rsidR="00977A11">
              <w:rPr>
                <w:noProof/>
                <w:webHidden/>
              </w:rPr>
              <w:fldChar w:fldCharType="end"/>
            </w:r>
          </w:hyperlink>
        </w:p>
        <w:p w14:paraId="70337445" w14:textId="139863D2" w:rsidR="007746B9" w:rsidRDefault="007746B9">
          <w:r>
            <w:rPr>
              <w:b/>
              <w:bCs/>
            </w:rPr>
            <w:fldChar w:fldCharType="end"/>
          </w:r>
        </w:p>
      </w:sdtContent>
    </w:sdt>
    <w:p w14:paraId="242D45C5" w14:textId="6022EEB6" w:rsidR="00C979D3" w:rsidRPr="00C979D3" w:rsidRDefault="00C979D3" w:rsidP="00C979D3">
      <w:pPr>
        <w:spacing w:after="200"/>
        <w:rPr>
          <w:rFonts w:cs="Arial"/>
        </w:rPr>
      </w:pPr>
    </w:p>
    <w:p w14:paraId="0C6898E5" w14:textId="37F21CA2" w:rsidR="00C979D3" w:rsidRPr="00C979D3" w:rsidRDefault="00C979D3" w:rsidP="00C979D3">
      <w:pPr>
        <w:tabs>
          <w:tab w:val="left" w:pos="5747"/>
        </w:tabs>
        <w:spacing w:after="200"/>
        <w:rPr>
          <w:rFonts w:cs="Arial"/>
        </w:rPr>
      </w:pPr>
      <w:r w:rsidRPr="00C979D3">
        <w:rPr>
          <w:rFonts w:cs="Arial"/>
        </w:rPr>
        <w:br w:type="page"/>
      </w:r>
      <w:r w:rsidRPr="00C979D3">
        <w:rPr>
          <w:rFonts w:cs="Arial"/>
        </w:rPr>
        <w:lastRenderedPageBreak/>
        <w:tab/>
      </w:r>
    </w:p>
    <w:p w14:paraId="5961B561" w14:textId="255DD80B" w:rsidR="00D911EB" w:rsidRPr="00E24107" w:rsidRDefault="00D911EB" w:rsidP="00D911EB">
      <w:pPr>
        <w:pStyle w:val="IPoziom1"/>
        <w:spacing w:after="120"/>
        <w:outlineLvl w:val="0"/>
      </w:pPr>
      <w:bookmarkStart w:id="5" w:name="_Toc215553596"/>
      <w:bookmarkStart w:id="6" w:name="_Toc77932686"/>
      <w:bookmarkStart w:id="7" w:name="_Toc130127601"/>
      <w:bookmarkStart w:id="8" w:name="_Toc132214361"/>
      <w:bookmarkStart w:id="9" w:name="_Toc133934686"/>
      <w:bookmarkStart w:id="10" w:name="_Toc134092363"/>
      <w:r>
        <w:t>PRZEDMIOT ZAMÓWIENIA</w:t>
      </w:r>
      <w:bookmarkEnd w:id="5"/>
    </w:p>
    <w:p w14:paraId="3BA61810" w14:textId="77777777" w:rsidR="00460DB4" w:rsidRPr="00D45D4C" w:rsidRDefault="00460DB4" w:rsidP="00453312">
      <w:pPr>
        <w:pStyle w:val="IIpoziom"/>
        <w:spacing w:after="120"/>
      </w:pPr>
      <w:bookmarkStart w:id="11" w:name="_Toc215553597"/>
      <w:r w:rsidRPr="00D45D4C">
        <w:t>CEL ZADANIA</w:t>
      </w:r>
      <w:bookmarkEnd w:id="6"/>
      <w:bookmarkEnd w:id="7"/>
      <w:bookmarkEnd w:id="8"/>
      <w:bookmarkEnd w:id="9"/>
      <w:bookmarkEnd w:id="10"/>
      <w:bookmarkEnd w:id="11"/>
    </w:p>
    <w:p w14:paraId="7DE86084" w14:textId="7C36B003" w:rsidR="00C979D3" w:rsidRDefault="00CD377C" w:rsidP="00453312">
      <w:pPr>
        <w:pStyle w:val="IPoziom1"/>
        <w:numPr>
          <w:ilvl w:val="0"/>
          <w:numId w:val="0"/>
        </w:numPr>
        <w:spacing w:after="120"/>
        <w:ind w:left="357"/>
        <w:rPr>
          <w:b w:val="0"/>
          <w:color w:val="auto"/>
          <w:sz w:val="18"/>
        </w:rPr>
      </w:pPr>
      <w:r w:rsidRPr="00A40894">
        <w:rPr>
          <w:b w:val="0"/>
          <w:color w:val="auto"/>
          <w:sz w:val="18"/>
        </w:rPr>
        <w:t xml:space="preserve">Celem </w:t>
      </w:r>
      <w:r w:rsidR="00EF0DB5" w:rsidRPr="00A40894">
        <w:rPr>
          <w:b w:val="0"/>
          <w:color w:val="auto"/>
          <w:sz w:val="18"/>
        </w:rPr>
        <w:t xml:space="preserve">zadania jest </w:t>
      </w:r>
      <w:r w:rsidR="002F1325" w:rsidRPr="00A40894">
        <w:rPr>
          <w:b w:val="0"/>
          <w:color w:val="auto"/>
          <w:sz w:val="18"/>
        </w:rPr>
        <w:t>wymiana</w:t>
      </w:r>
      <w:r w:rsidR="00EF0DB5" w:rsidRPr="00A40894">
        <w:rPr>
          <w:b w:val="0"/>
          <w:color w:val="auto"/>
          <w:sz w:val="18"/>
        </w:rPr>
        <w:t xml:space="preserve"> </w:t>
      </w:r>
      <w:r w:rsidR="00DE4670" w:rsidRPr="00A40894">
        <w:rPr>
          <w:b w:val="0"/>
          <w:color w:val="auto"/>
          <w:sz w:val="18"/>
        </w:rPr>
        <w:t xml:space="preserve">pompy </w:t>
      </w:r>
      <w:r w:rsidR="00956F19">
        <w:rPr>
          <w:b w:val="0"/>
          <w:color w:val="auto"/>
          <w:sz w:val="18"/>
        </w:rPr>
        <w:t>wody chłodzącej</w:t>
      </w:r>
      <w:r w:rsidR="00DE4670" w:rsidRPr="00A40894">
        <w:rPr>
          <w:b w:val="0"/>
          <w:color w:val="auto"/>
          <w:sz w:val="18"/>
        </w:rPr>
        <w:t xml:space="preserve"> bloku nr 2 w PGE Energia Ciepła S.A. Oddział w Kielcach.</w:t>
      </w:r>
    </w:p>
    <w:p w14:paraId="027E44DA" w14:textId="77777777" w:rsidR="00453312" w:rsidRPr="00A40894" w:rsidRDefault="00453312" w:rsidP="00453312">
      <w:pPr>
        <w:pStyle w:val="IPoziom1"/>
        <w:numPr>
          <w:ilvl w:val="0"/>
          <w:numId w:val="0"/>
        </w:numPr>
        <w:spacing w:after="120"/>
        <w:ind w:left="357"/>
        <w:rPr>
          <w:b w:val="0"/>
          <w:color w:val="auto"/>
          <w:sz w:val="18"/>
        </w:rPr>
      </w:pPr>
    </w:p>
    <w:p w14:paraId="59BF2603" w14:textId="1752881C" w:rsidR="00A57C5B" w:rsidRDefault="00A57C5B" w:rsidP="00453312">
      <w:pPr>
        <w:pStyle w:val="IIpoziom"/>
        <w:spacing w:after="120"/>
      </w:pPr>
      <w:bookmarkStart w:id="12" w:name="_Toc347146796"/>
      <w:bookmarkStart w:id="13" w:name="_Toc77934054"/>
      <w:bookmarkStart w:id="14" w:name="_Toc77933548"/>
      <w:bookmarkStart w:id="15" w:name="_Toc215553598"/>
      <w:bookmarkStart w:id="16" w:name="_Toc347146795"/>
      <w:bookmarkStart w:id="17" w:name="_Toc77934053"/>
      <w:bookmarkStart w:id="18" w:name="_Toc77933547"/>
      <w:bookmarkStart w:id="19" w:name="_Toc347143934"/>
      <w:bookmarkStart w:id="20" w:name="_Toc77932688"/>
      <w:bookmarkStart w:id="21" w:name="_Toc130127603"/>
      <w:bookmarkStart w:id="22" w:name="_Toc132214363"/>
      <w:bookmarkStart w:id="23" w:name="_Toc133934688"/>
      <w:bookmarkStart w:id="24" w:name="_Toc134092365"/>
      <w:r w:rsidRPr="00460DB4">
        <w:t>O</w:t>
      </w:r>
      <w:r>
        <w:t xml:space="preserve">PIS PRZEDMIOTU ZAMÓWIENIA </w:t>
      </w:r>
      <w:r w:rsidRPr="00460DB4">
        <w:t>/Z</w:t>
      </w:r>
      <w:r>
        <w:t>AKRES PRAC</w:t>
      </w:r>
      <w:bookmarkEnd w:id="12"/>
      <w:bookmarkEnd w:id="13"/>
      <w:bookmarkEnd w:id="14"/>
      <w:bookmarkEnd w:id="15"/>
    </w:p>
    <w:p w14:paraId="5DD0C77B" w14:textId="516C98B9" w:rsidR="00AF3765" w:rsidRDefault="005D47CE" w:rsidP="00453312">
      <w:pPr>
        <w:pStyle w:val="IPoziom1"/>
        <w:numPr>
          <w:ilvl w:val="0"/>
          <w:numId w:val="0"/>
        </w:numPr>
        <w:spacing w:after="120"/>
        <w:ind w:left="357"/>
        <w:rPr>
          <w:b w:val="0"/>
          <w:color w:val="auto"/>
          <w:sz w:val="18"/>
        </w:rPr>
      </w:pPr>
      <w:bookmarkStart w:id="25" w:name="_Toc100057204"/>
      <w:bookmarkStart w:id="26" w:name="_Toc126757266"/>
      <w:bookmarkStart w:id="27" w:name="_Toc126757533"/>
      <w:r w:rsidRPr="00A40894">
        <w:rPr>
          <w:b w:val="0"/>
          <w:color w:val="auto"/>
          <w:sz w:val="18"/>
        </w:rPr>
        <w:t>Zakresem zamówienia jest</w:t>
      </w:r>
      <w:bookmarkEnd w:id="25"/>
      <w:bookmarkEnd w:id="26"/>
      <w:bookmarkEnd w:id="27"/>
      <w:r w:rsidR="004456CC" w:rsidRPr="00A40894">
        <w:rPr>
          <w:b w:val="0"/>
          <w:color w:val="auto"/>
          <w:sz w:val="18"/>
        </w:rPr>
        <w:t xml:space="preserve"> </w:t>
      </w:r>
      <w:r w:rsidR="002F1325" w:rsidRPr="00A40894">
        <w:rPr>
          <w:b w:val="0"/>
          <w:color w:val="auto"/>
          <w:sz w:val="18"/>
        </w:rPr>
        <w:t xml:space="preserve">zakup </w:t>
      </w:r>
      <w:r w:rsidR="00A155B5">
        <w:rPr>
          <w:b w:val="0"/>
          <w:color w:val="auto"/>
          <w:sz w:val="18"/>
        </w:rPr>
        <w:t>wraz z wymianą</w:t>
      </w:r>
      <w:r w:rsidR="004456CC" w:rsidRPr="00A40894">
        <w:rPr>
          <w:b w:val="0"/>
          <w:color w:val="auto"/>
          <w:sz w:val="18"/>
        </w:rPr>
        <w:t xml:space="preserve"> </w:t>
      </w:r>
      <w:r w:rsidR="00A41F9C" w:rsidRPr="00A40894">
        <w:rPr>
          <w:b w:val="0"/>
          <w:color w:val="auto"/>
          <w:sz w:val="18"/>
        </w:rPr>
        <w:t xml:space="preserve">pompy </w:t>
      </w:r>
      <w:r w:rsidR="00956F19">
        <w:rPr>
          <w:b w:val="0"/>
          <w:color w:val="auto"/>
          <w:sz w:val="18"/>
        </w:rPr>
        <w:t>wody chłodzącej</w:t>
      </w:r>
      <w:r w:rsidR="00956F19" w:rsidRPr="00A40894">
        <w:rPr>
          <w:b w:val="0"/>
          <w:color w:val="auto"/>
          <w:sz w:val="18"/>
        </w:rPr>
        <w:t xml:space="preserve"> bloku nr 2 w PGE Energia Ciepła S.A.</w:t>
      </w:r>
      <w:r w:rsidR="004741EE">
        <w:rPr>
          <w:b w:val="0"/>
          <w:color w:val="auto"/>
          <w:sz w:val="18"/>
        </w:rPr>
        <w:t xml:space="preserve"> </w:t>
      </w:r>
      <w:r w:rsidR="00956F19" w:rsidRPr="00A40894">
        <w:rPr>
          <w:b w:val="0"/>
          <w:color w:val="auto"/>
          <w:sz w:val="18"/>
        </w:rPr>
        <w:t>Oddział w Kielcach</w:t>
      </w:r>
      <w:r w:rsidR="00A155B5">
        <w:rPr>
          <w:b w:val="0"/>
          <w:color w:val="auto"/>
          <w:sz w:val="18"/>
        </w:rPr>
        <w:t>, dostosowanie króćców przyłączeniowych zgodnie z zał. 1 do OPZ oraz przeprowadzenie Ruchu Próbnego zamontowanej pompy.</w:t>
      </w:r>
    </w:p>
    <w:p w14:paraId="1EDC0E72" w14:textId="0C53360A" w:rsidR="00453312" w:rsidRPr="00AF3765" w:rsidRDefault="00453312" w:rsidP="00453312">
      <w:pPr>
        <w:pStyle w:val="IPoziom1"/>
        <w:numPr>
          <w:ilvl w:val="0"/>
          <w:numId w:val="0"/>
        </w:numPr>
        <w:spacing w:after="120"/>
        <w:ind w:left="357"/>
        <w:rPr>
          <w:rFonts w:eastAsia="Calibri" w:cs="Arial"/>
          <w:bCs/>
          <w:szCs w:val="20"/>
        </w:rPr>
      </w:pPr>
    </w:p>
    <w:p w14:paraId="127AA0A4" w14:textId="09A555A3" w:rsidR="00C979D3" w:rsidRPr="00C979D3" w:rsidRDefault="00460DB4" w:rsidP="00453312">
      <w:pPr>
        <w:pStyle w:val="IIpoziom"/>
        <w:spacing w:after="120"/>
      </w:pPr>
      <w:bookmarkStart w:id="28" w:name="_Toc215553599"/>
      <w:r w:rsidRPr="00D45D4C">
        <w:t>OPIS UWARUNKOWAŃ WYNIKAJĄCYCH ZE STANU ISTNIEJĄCEGO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8"/>
    </w:p>
    <w:p w14:paraId="75B8C196" w14:textId="66DC1812" w:rsidR="00DF360B" w:rsidRDefault="00C979D3" w:rsidP="00453312">
      <w:pPr>
        <w:pStyle w:val="IIIPoziom3"/>
        <w:spacing w:before="120" w:after="120"/>
      </w:pPr>
      <w:r w:rsidRPr="00C979D3">
        <w:t>Opis ogólny stanu istniejącego:</w:t>
      </w:r>
    </w:p>
    <w:p w14:paraId="3FCDDC47" w14:textId="41F436FE" w:rsidR="00453312" w:rsidRDefault="00485D81" w:rsidP="00764EE9">
      <w:pPr>
        <w:pStyle w:val="IIIPoziom3"/>
        <w:numPr>
          <w:ilvl w:val="0"/>
          <w:numId w:val="0"/>
        </w:numPr>
        <w:spacing w:before="120" w:after="120"/>
        <w:ind w:left="1146"/>
      </w:pPr>
      <w:r w:rsidRPr="00A40894">
        <w:t xml:space="preserve">Aktualnie na bloku nr 2 zainstalowane </w:t>
      </w:r>
      <w:r w:rsidR="00453312" w:rsidRPr="00A40894">
        <w:t>są</w:t>
      </w:r>
      <w:r w:rsidRPr="00A40894">
        <w:t xml:space="preserve"> </w:t>
      </w:r>
      <w:r w:rsidR="00956F19">
        <w:t>trzy</w:t>
      </w:r>
      <w:r w:rsidRPr="00A40894">
        <w:t xml:space="preserve"> pompy</w:t>
      </w:r>
      <w:r w:rsidR="001D310E" w:rsidRPr="00A40894">
        <w:t xml:space="preserve"> </w:t>
      </w:r>
      <w:r w:rsidR="00956F19">
        <w:t xml:space="preserve">wody </w:t>
      </w:r>
      <w:r w:rsidR="00453312">
        <w:t>chłodzącej</w:t>
      </w:r>
      <w:r w:rsidR="00956F19">
        <w:t xml:space="preserve"> </w:t>
      </w:r>
      <w:r w:rsidR="00956F19" w:rsidRPr="00956F19">
        <w:t>LS250-350S1NL2-7504</w:t>
      </w:r>
      <w:r w:rsidR="00275BF8">
        <w:t xml:space="preserve"> wraz z silnikami </w:t>
      </w:r>
      <w:r w:rsidR="00275BF8" w:rsidRPr="00275BF8">
        <w:rPr>
          <w:i/>
          <w:iCs/>
        </w:rPr>
        <w:t>2SIE 280S4NF</w:t>
      </w:r>
      <w:r w:rsidR="001D310E" w:rsidRPr="00A40894">
        <w:t>.</w:t>
      </w:r>
    </w:p>
    <w:p w14:paraId="08C92B75" w14:textId="221BB8E9" w:rsidR="00764EE9" w:rsidRDefault="00764EE9" w:rsidP="00764EE9">
      <w:pPr>
        <w:pStyle w:val="IIIPoziom3"/>
        <w:numPr>
          <w:ilvl w:val="0"/>
          <w:numId w:val="0"/>
        </w:numPr>
        <w:spacing w:before="120" w:after="120"/>
        <w:ind w:left="1146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7BE0B5DA" wp14:editId="12548D14">
            <wp:simplePos x="0" y="0"/>
            <wp:positionH relativeFrom="margin">
              <wp:posOffset>1025525</wp:posOffset>
            </wp:positionH>
            <wp:positionV relativeFrom="paragraph">
              <wp:posOffset>233680</wp:posOffset>
            </wp:positionV>
            <wp:extent cx="4185920" cy="5581650"/>
            <wp:effectExtent l="0" t="0" r="5080" b="0"/>
            <wp:wrapTopAndBottom/>
            <wp:docPr id="1698588099" name="Obraz 10" descr="Obraz zawierający maszyna, inżynieria, rura, stal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88099" name="Obraz 10" descr="Obraz zawierający maszyna, inżynieria, rura, stal&#10;&#10;Zawartość wygenerowana przez sztuczną inteligencję może być niepoprawna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85920" cy="558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585E7D" w14:textId="77777777" w:rsidR="00764EE9" w:rsidRDefault="00764EE9" w:rsidP="00764EE9">
      <w:pPr>
        <w:pStyle w:val="IIIPoziom3"/>
        <w:numPr>
          <w:ilvl w:val="0"/>
          <w:numId w:val="0"/>
        </w:numPr>
        <w:spacing w:before="120" w:after="120"/>
        <w:ind w:left="1146"/>
      </w:pPr>
    </w:p>
    <w:p w14:paraId="7D0CCCB2" w14:textId="7CA36701" w:rsidR="00764EE9" w:rsidRPr="00C979D3" w:rsidRDefault="00C82431" w:rsidP="00764EE9">
      <w:pPr>
        <w:pStyle w:val="IIIPoziom3"/>
        <w:numPr>
          <w:ilvl w:val="0"/>
          <w:numId w:val="0"/>
        </w:numPr>
        <w:spacing w:before="120" w:after="120"/>
        <w:ind w:left="1146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437218A" wp14:editId="23B38C53">
            <wp:simplePos x="0" y="0"/>
            <wp:positionH relativeFrom="margin">
              <wp:align>center</wp:align>
            </wp:positionH>
            <wp:positionV relativeFrom="paragraph">
              <wp:posOffset>323012</wp:posOffset>
            </wp:positionV>
            <wp:extent cx="4591685" cy="3444875"/>
            <wp:effectExtent l="0" t="0" r="0" b="3175"/>
            <wp:wrapTopAndBottom/>
            <wp:docPr id="1908392545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92545" name="Obraz 190839254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9168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77BA">
        <w:rPr>
          <w:noProof/>
        </w:rPr>
        <w:drawing>
          <wp:anchor distT="0" distB="0" distL="114300" distR="114300" simplePos="0" relativeHeight="251662336" behindDoc="0" locked="0" layoutInCell="1" allowOverlap="1" wp14:anchorId="4AA0A437" wp14:editId="28396631">
            <wp:simplePos x="0" y="0"/>
            <wp:positionH relativeFrom="margin">
              <wp:align>center</wp:align>
            </wp:positionH>
            <wp:positionV relativeFrom="paragraph">
              <wp:posOffset>3779596</wp:posOffset>
            </wp:positionV>
            <wp:extent cx="4613910" cy="3458845"/>
            <wp:effectExtent l="0" t="0" r="0" b="8255"/>
            <wp:wrapTopAndBottom/>
            <wp:docPr id="168426631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266315" name="Obraz 16842663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1391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0E720A" w14:textId="77777777" w:rsidR="00764EE9" w:rsidRDefault="00764EE9" w:rsidP="00764EE9">
      <w:pPr>
        <w:pStyle w:val="IIpoziom"/>
        <w:numPr>
          <w:ilvl w:val="0"/>
          <w:numId w:val="0"/>
        </w:numPr>
        <w:spacing w:after="120"/>
        <w:ind w:left="1077"/>
      </w:pPr>
      <w:bookmarkStart w:id="29" w:name="_Toc347146797"/>
      <w:bookmarkStart w:id="30" w:name="_Toc77934055"/>
      <w:bookmarkStart w:id="31" w:name="_Toc77933549"/>
      <w:bookmarkStart w:id="32" w:name="_Toc347143935"/>
      <w:bookmarkStart w:id="33" w:name="_Toc77932689"/>
      <w:bookmarkStart w:id="34" w:name="_Toc130127604"/>
      <w:bookmarkStart w:id="35" w:name="_Toc132214364"/>
      <w:bookmarkStart w:id="36" w:name="_Toc133934689"/>
      <w:bookmarkStart w:id="37" w:name="_Toc134092366"/>
    </w:p>
    <w:p w14:paraId="0B57A049" w14:textId="51C145D1" w:rsidR="00764EE9" w:rsidRDefault="001043FD" w:rsidP="001043FD">
      <w:pPr>
        <w:pStyle w:val="IIIPoziom3"/>
      </w:pPr>
      <w:bookmarkStart w:id="38" w:name="_Hlk213324314"/>
      <w:r>
        <w:t xml:space="preserve">Aktualne parametry agregatu </w:t>
      </w:r>
      <w:r w:rsidR="00307DE3">
        <w:t>p</w:t>
      </w:r>
      <w:r>
        <w:t>ompowego</w:t>
      </w:r>
    </w:p>
    <w:p w14:paraId="1C6D9FDD" w14:textId="7669C7A9" w:rsidR="001043FD" w:rsidRDefault="001043FD" w:rsidP="001043FD">
      <w:pPr>
        <w:pStyle w:val="IIIPoziom3"/>
        <w:numPr>
          <w:ilvl w:val="0"/>
          <w:numId w:val="0"/>
        </w:numPr>
        <w:ind w:left="1146"/>
      </w:pPr>
      <w:r>
        <w:t>Pompa:</w:t>
      </w:r>
    </w:p>
    <w:p w14:paraId="6049F29E" w14:textId="07B0646E" w:rsidR="001043FD" w:rsidRDefault="001043FD" w:rsidP="001043FD">
      <w:pPr>
        <w:pStyle w:val="IIIPoziom3"/>
        <w:numPr>
          <w:ilvl w:val="0"/>
          <w:numId w:val="30"/>
        </w:numPr>
      </w:pPr>
      <w:r>
        <w:t>przepływ nominalny: do 750 [m³/h],</w:t>
      </w:r>
    </w:p>
    <w:p w14:paraId="0FED8B51" w14:textId="2A8B1FC6" w:rsidR="001043FD" w:rsidRDefault="001043FD" w:rsidP="001043FD">
      <w:pPr>
        <w:pStyle w:val="IIIPoziom3"/>
        <w:numPr>
          <w:ilvl w:val="0"/>
          <w:numId w:val="30"/>
        </w:numPr>
      </w:pPr>
      <w:r>
        <w:t>moc: 68,6 [kW],</w:t>
      </w:r>
    </w:p>
    <w:p w14:paraId="41C03EA9" w14:textId="03E6E85E" w:rsidR="001043FD" w:rsidRDefault="001043FD" w:rsidP="001043FD">
      <w:pPr>
        <w:pStyle w:val="IIIPoziom3"/>
        <w:numPr>
          <w:ilvl w:val="0"/>
          <w:numId w:val="30"/>
        </w:numPr>
      </w:pPr>
      <w:r>
        <w:t>wysokość podnoszenia: 29 [m].</w:t>
      </w:r>
    </w:p>
    <w:p w14:paraId="534C205A" w14:textId="19EF8C96" w:rsidR="001043FD" w:rsidRDefault="001043FD" w:rsidP="001043FD">
      <w:pPr>
        <w:pStyle w:val="IIIPoziom3"/>
        <w:numPr>
          <w:ilvl w:val="0"/>
          <w:numId w:val="0"/>
        </w:numPr>
        <w:ind w:left="1146"/>
      </w:pPr>
      <w:r>
        <w:t>Silnik:</w:t>
      </w:r>
    </w:p>
    <w:p w14:paraId="5DFDDF66" w14:textId="2F57AE2A" w:rsidR="001043FD" w:rsidRDefault="001043FD" w:rsidP="001043FD">
      <w:pPr>
        <w:pStyle w:val="IIIPoziom3"/>
        <w:numPr>
          <w:ilvl w:val="0"/>
          <w:numId w:val="32"/>
        </w:numPr>
      </w:pPr>
      <w:r>
        <w:t xml:space="preserve">moc: </w:t>
      </w:r>
      <w:r w:rsidR="00307DE3">
        <w:t>27,5 [kW]</w:t>
      </w:r>
    </w:p>
    <w:p w14:paraId="23639758" w14:textId="4FF0B72A" w:rsidR="00307DE3" w:rsidRDefault="00307DE3" w:rsidP="001043FD">
      <w:pPr>
        <w:pStyle w:val="IIIPoziom3"/>
        <w:numPr>
          <w:ilvl w:val="0"/>
          <w:numId w:val="32"/>
        </w:numPr>
      </w:pPr>
      <w:r>
        <w:lastRenderedPageBreak/>
        <w:t>sprawność: 94,2 [%]</w:t>
      </w:r>
    </w:p>
    <w:p w14:paraId="6A5562DC" w14:textId="0B4B20CB" w:rsidR="00307DE3" w:rsidRDefault="00307DE3" w:rsidP="001043FD">
      <w:pPr>
        <w:pStyle w:val="IIIPoziom3"/>
        <w:numPr>
          <w:ilvl w:val="0"/>
          <w:numId w:val="32"/>
        </w:numPr>
      </w:pPr>
      <w:r>
        <w:t>obroty: 1489 [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min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</m:oMath>
      <w:r>
        <w:t>]</w:t>
      </w:r>
    </w:p>
    <w:p w14:paraId="5D79D714" w14:textId="77777777" w:rsidR="002D77BA" w:rsidRDefault="002D77BA" w:rsidP="002D77BA">
      <w:pPr>
        <w:pStyle w:val="IIIPoziom3"/>
        <w:numPr>
          <w:ilvl w:val="0"/>
          <w:numId w:val="0"/>
        </w:numPr>
        <w:ind w:left="1866"/>
      </w:pPr>
    </w:p>
    <w:p w14:paraId="3455B529" w14:textId="08F4F8F6" w:rsidR="00956BDA" w:rsidRDefault="00460DB4" w:rsidP="00453312">
      <w:pPr>
        <w:pStyle w:val="IIpoziom"/>
        <w:spacing w:after="120"/>
      </w:pPr>
      <w:bookmarkStart w:id="39" w:name="_Toc215553600"/>
      <w:bookmarkEnd w:id="38"/>
      <w:r w:rsidRPr="00E3143A">
        <w:t>L</w:t>
      </w:r>
      <w:r>
        <w:t>OKALIZACJA PRZEDMIOTU ZAMÓWIENIA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9"/>
    </w:p>
    <w:p w14:paraId="4934C47A" w14:textId="4BBA0E13" w:rsidR="004A659A" w:rsidRPr="00A40894" w:rsidRDefault="00956BDA" w:rsidP="00453312">
      <w:pPr>
        <w:pStyle w:val="IPoziom1"/>
        <w:numPr>
          <w:ilvl w:val="0"/>
          <w:numId w:val="0"/>
        </w:numPr>
        <w:spacing w:after="120"/>
        <w:ind w:left="357"/>
        <w:rPr>
          <w:b w:val="0"/>
          <w:color w:val="auto"/>
          <w:sz w:val="18"/>
        </w:rPr>
      </w:pPr>
      <w:bookmarkStart w:id="40" w:name="_Toc100057213"/>
      <w:bookmarkStart w:id="41" w:name="_Toc126757275"/>
      <w:bookmarkStart w:id="42" w:name="_Toc126757542"/>
      <w:r w:rsidRPr="00A40894">
        <w:rPr>
          <w:b w:val="0"/>
          <w:color w:val="auto"/>
          <w:sz w:val="18"/>
        </w:rPr>
        <w:t>Miejscem realizacji przedmiotowego zadania jest zakład PGE EC S.A. Oddział w Kielcach, ul. Hubalczyków 30, 25-668 Kielce.</w:t>
      </w:r>
      <w:bookmarkEnd w:id="40"/>
      <w:bookmarkEnd w:id="41"/>
      <w:bookmarkEnd w:id="42"/>
    </w:p>
    <w:p w14:paraId="1F88A72E" w14:textId="1989F7E9" w:rsidR="00C979D3" w:rsidRPr="00460DB4" w:rsidRDefault="00460DB4" w:rsidP="00453312">
      <w:pPr>
        <w:pStyle w:val="IIpoziom"/>
        <w:spacing w:after="120"/>
      </w:pPr>
      <w:bookmarkStart w:id="43" w:name="_Toc347216847"/>
      <w:bookmarkStart w:id="44" w:name="_Toc77932337"/>
      <w:bookmarkStart w:id="45" w:name="_Toc77929833"/>
      <w:bookmarkStart w:id="46" w:name="_Toc134084147"/>
      <w:bookmarkStart w:id="47" w:name="_Toc347146798"/>
      <w:bookmarkStart w:id="48" w:name="_Toc77934056"/>
      <w:bookmarkStart w:id="49" w:name="_Toc77933550"/>
      <w:bookmarkStart w:id="50" w:name="_Toc215553601"/>
      <w:r w:rsidRPr="00D568AA">
        <w:t>G</w:t>
      </w:r>
      <w:r w:rsidRPr="00D568AA">
        <w:rPr>
          <w:bCs/>
          <w:iCs/>
        </w:rPr>
        <w:t xml:space="preserve">RANICE </w:t>
      </w:r>
      <w:bookmarkEnd w:id="43"/>
      <w:bookmarkEnd w:id="44"/>
      <w:bookmarkEnd w:id="45"/>
      <w:bookmarkEnd w:id="46"/>
      <w:r w:rsidRPr="00D568AA">
        <w:t>ZAM</w:t>
      </w:r>
      <w:r>
        <w:t>Ó</w:t>
      </w:r>
      <w:r w:rsidRPr="00D568AA">
        <w:t>WIENIA</w:t>
      </w:r>
      <w:bookmarkEnd w:id="47"/>
      <w:bookmarkEnd w:id="48"/>
      <w:bookmarkEnd w:id="49"/>
      <w:bookmarkEnd w:id="50"/>
    </w:p>
    <w:p w14:paraId="7544A68D" w14:textId="287AB1E8" w:rsidR="00956BDA" w:rsidRDefault="00C979D3" w:rsidP="00453312">
      <w:pPr>
        <w:pStyle w:val="IIIPoziom3"/>
        <w:spacing w:before="120" w:after="120"/>
      </w:pPr>
      <w:bookmarkStart w:id="51" w:name="_Toc347146799"/>
      <w:r w:rsidRPr="00C979D3">
        <w:t>Granice zakresu projektowania</w:t>
      </w:r>
      <w:bookmarkEnd w:id="51"/>
      <w:r w:rsidR="00956BDA">
        <w:t xml:space="preserve">: </w:t>
      </w:r>
    </w:p>
    <w:p w14:paraId="0DB35D90" w14:textId="3F04D644" w:rsidR="00956BDA" w:rsidRPr="00A40894" w:rsidRDefault="00956BDA" w:rsidP="00453312">
      <w:pPr>
        <w:pStyle w:val="IIIPoziom3"/>
        <w:numPr>
          <w:ilvl w:val="0"/>
          <w:numId w:val="0"/>
        </w:numPr>
        <w:spacing w:before="120" w:after="120"/>
        <w:ind w:left="1146"/>
      </w:pPr>
      <w:r w:rsidRPr="00A40894">
        <w:t>nie dotyczy</w:t>
      </w:r>
    </w:p>
    <w:p w14:paraId="3E5123DF" w14:textId="296912F2" w:rsidR="00956BDA" w:rsidRDefault="00C979D3" w:rsidP="00453312">
      <w:pPr>
        <w:pStyle w:val="IIIPoziom3"/>
        <w:spacing w:before="120" w:after="120"/>
      </w:pPr>
      <w:bookmarkStart w:id="52" w:name="_Toc347146800"/>
      <w:r w:rsidRPr="00C979D3">
        <w:t>Granice zakresu realizacji</w:t>
      </w:r>
      <w:bookmarkEnd w:id="52"/>
      <w:r w:rsidR="002F4D0B">
        <w:t xml:space="preserve"> Prac</w:t>
      </w:r>
      <w:r w:rsidR="00956BDA">
        <w:t xml:space="preserve">: </w:t>
      </w:r>
    </w:p>
    <w:p w14:paraId="286B5A33" w14:textId="77777777" w:rsidR="00BC0413" w:rsidRPr="00D90FFA" w:rsidRDefault="00642E5F" w:rsidP="00453312">
      <w:pPr>
        <w:pStyle w:val="IPoziom1"/>
        <w:numPr>
          <w:ilvl w:val="0"/>
          <w:numId w:val="0"/>
        </w:numPr>
        <w:spacing w:after="120"/>
        <w:ind w:left="357"/>
        <w:rPr>
          <w:b w:val="0"/>
          <w:color w:val="auto"/>
          <w:sz w:val="18"/>
        </w:rPr>
      </w:pPr>
      <w:r w:rsidRPr="00D90FFA">
        <w:rPr>
          <w:b w:val="0"/>
          <w:color w:val="auto"/>
          <w:sz w:val="18"/>
        </w:rPr>
        <w:t xml:space="preserve">Granica realizacji </w:t>
      </w:r>
      <w:r w:rsidR="00453312" w:rsidRPr="00D90FFA">
        <w:rPr>
          <w:b w:val="0"/>
          <w:color w:val="auto"/>
          <w:sz w:val="18"/>
        </w:rPr>
        <w:t>zadania</w:t>
      </w:r>
      <w:r w:rsidRPr="00D90FFA">
        <w:rPr>
          <w:b w:val="0"/>
          <w:color w:val="auto"/>
          <w:sz w:val="18"/>
        </w:rPr>
        <w:t xml:space="preserve"> </w:t>
      </w:r>
      <w:r w:rsidR="0099141B" w:rsidRPr="00D90FFA">
        <w:rPr>
          <w:b w:val="0"/>
          <w:color w:val="auto"/>
          <w:sz w:val="18"/>
        </w:rPr>
        <w:t>są</w:t>
      </w:r>
      <w:r w:rsidR="00BC0413" w:rsidRPr="00D90FFA">
        <w:rPr>
          <w:b w:val="0"/>
          <w:color w:val="auto"/>
          <w:sz w:val="18"/>
        </w:rPr>
        <w:t>:</w:t>
      </w:r>
    </w:p>
    <w:p w14:paraId="4C85A67C" w14:textId="315FA3C6" w:rsidR="00C979D3" w:rsidRPr="00D90FFA" w:rsidRDefault="00BC0413" w:rsidP="00BC0413">
      <w:pPr>
        <w:pStyle w:val="IPoziom1"/>
        <w:numPr>
          <w:ilvl w:val="0"/>
          <w:numId w:val="35"/>
        </w:numPr>
        <w:spacing w:after="120"/>
        <w:rPr>
          <w:b w:val="0"/>
          <w:color w:val="auto"/>
          <w:sz w:val="18"/>
        </w:rPr>
      </w:pPr>
      <w:r w:rsidRPr="00D90FFA">
        <w:rPr>
          <w:b w:val="0"/>
          <w:color w:val="auto"/>
          <w:sz w:val="18"/>
        </w:rPr>
        <w:t xml:space="preserve">Po stronie ssącej </w:t>
      </w:r>
      <w:r w:rsidR="00D90FFA" w:rsidRPr="00D90FFA">
        <w:rPr>
          <w:b w:val="0"/>
          <w:color w:val="auto"/>
          <w:sz w:val="18"/>
        </w:rPr>
        <w:t>połączenie kołnierzowe DN300 ze</w:t>
      </w:r>
      <w:r w:rsidR="00933FD9" w:rsidRPr="00D90FFA">
        <w:rPr>
          <w:b w:val="0"/>
          <w:color w:val="auto"/>
          <w:sz w:val="18"/>
        </w:rPr>
        <w:t xml:space="preserve"> </w:t>
      </w:r>
      <w:r w:rsidRPr="00D90FFA">
        <w:rPr>
          <w:b w:val="0"/>
          <w:color w:val="auto"/>
          <w:sz w:val="18"/>
        </w:rPr>
        <w:t>zwężk</w:t>
      </w:r>
      <w:r w:rsidR="00D90FFA" w:rsidRPr="00D90FFA">
        <w:rPr>
          <w:b w:val="0"/>
          <w:color w:val="auto"/>
          <w:sz w:val="18"/>
        </w:rPr>
        <w:t>ą</w:t>
      </w:r>
    </w:p>
    <w:p w14:paraId="2230C0E7" w14:textId="0CBB2647" w:rsidR="00BC0413" w:rsidRPr="00D90FFA" w:rsidRDefault="00BC0413" w:rsidP="00BC0413">
      <w:pPr>
        <w:pStyle w:val="IPoziom1"/>
        <w:numPr>
          <w:ilvl w:val="0"/>
          <w:numId w:val="35"/>
        </w:numPr>
        <w:spacing w:after="120"/>
        <w:rPr>
          <w:b w:val="0"/>
          <w:color w:val="auto"/>
          <w:sz w:val="18"/>
        </w:rPr>
      </w:pPr>
      <w:r w:rsidRPr="00D90FFA">
        <w:rPr>
          <w:b w:val="0"/>
          <w:color w:val="auto"/>
          <w:sz w:val="18"/>
        </w:rPr>
        <w:t xml:space="preserve">Po stronie tłocznej </w:t>
      </w:r>
      <w:r w:rsidR="00D90FFA" w:rsidRPr="00D90FFA">
        <w:rPr>
          <w:b w:val="0"/>
          <w:color w:val="auto"/>
          <w:sz w:val="18"/>
        </w:rPr>
        <w:t>połączenie kołnierzowe DN250 ze zwężką</w:t>
      </w:r>
    </w:p>
    <w:p w14:paraId="5ED0E91E" w14:textId="77777777" w:rsidR="00BC0413" w:rsidRPr="00C26EB9" w:rsidRDefault="00BC0413" w:rsidP="00BC0413">
      <w:pPr>
        <w:pStyle w:val="IPoziom1"/>
        <w:numPr>
          <w:ilvl w:val="0"/>
          <w:numId w:val="0"/>
        </w:numPr>
        <w:spacing w:after="120"/>
        <w:rPr>
          <w:b w:val="0"/>
          <w:color w:val="auto"/>
          <w:sz w:val="18"/>
        </w:rPr>
      </w:pPr>
    </w:p>
    <w:p w14:paraId="0EC1330B" w14:textId="7F7E19E0" w:rsidR="00D023DF" w:rsidRPr="00D023DF" w:rsidRDefault="00D023DF" w:rsidP="00453312">
      <w:pPr>
        <w:pStyle w:val="IIIPoziom3"/>
        <w:numPr>
          <w:ilvl w:val="0"/>
          <w:numId w:val="0"/>
        </w:numPr>
        <w:spacing w:before="120" w:after="120"/>
        <w:rPr>
          <w:b/>
        </w:rPr>
      </w:pPr>
    </w:p>
    <w:p w14:paraId="3E50BAA3" w14:textId="5C4FDB3B" w:rsidR="00C979D3" w:rsidRPr="00C979D3" w:rsidRDefault="00266B45" w:rsidP="00453312">
      <w:pPr>
        <w:pStyle w:val="Stronatytuowa0"/>
      </w:pPr>
      <w:bookmarkStart w:id="53" w:name="_Toc346535311"/>
      <w:bookmarkStart w:id="54" w:name="_Toc347146801"/>
      <w:r>
        <w:t>OPZ</w:t>
      </w:r>
      <w:r w:rsidR="00C979D3" w:rsidRPr="00C979D3">
        <w:t xml:space="preserve"> CZĘŚĆ I - SZCZEGÓŁOWA</w:t>
      </w:r>
      <w:bookmarkEnd w:id="53"/>
      <w:bookmarkEnd w:id="54"/>
    </w:p>
    <w:p w14:paraId="3A14E604" w14:textId="242A6771" w:rsidR="00C979D3" w:rsidRPr="00E24107" w:rsidRDefault="00C979D3" w:rsidP="00453312">
      <w:pPr>
        <w:pStyle w:val="IPoziom1"/>
        <w:spacing w:after="120"/>
        <w:outlineLvl w:val="0"/>
      </w:pPr>
      <w:bookmarkStart w:id="55" w:name="_Toc347146802"/>
      <w:bookmarkStart w:id="56" w:name="_Toc77934057"/>
      <w:bookmarkStart w:id="57" w:name="_Toc77785423"/>
      <w:bookmarkStart w:id="58" w:name="_Toc77933551"/>
      <w:bookmarkStart w:id="59" w:name="_Toc215553602"/>
      <w:r w:rsidRPr="00E24107">
        <w:t xml:space="preserve">WYMAGANIA SZCZEGÓŁOWE DOTYCZĄCE REALIZACJI </w:t>
      </w:r>
      <w:bookmarkEnd w:id="55"/>
      <w:r w:rsidR="00AB75B4" w:rsidRPr="00E24107">
        <w:t>PRAC</w:t>
      </w:r>
      <w:bookmarkEnd w:id="56"/>
      <w:bookmarkEnd w:id="57"/>
      <w:bookmarkEnd w:id="58"/>
      <w:bookmarkEnd w:id="59"/>
      <w:r w:rsidR="003F050C" w:rsidRPr="00E24107">
        <w:t xml:space="preserve"> </w:t>
      </w:r>
    </w:p>
    <w:p w14:paraId="44AAED0B" w14:textId="1BA43E50" w:rsidR="007F6707" w:rsidRDefault="003F050C" w:rsidP="00453312">
      <w:pPr>
        <w:pStyle w:val="IIpoziom"/>
        <w:spacing w:after="120"/>
      </w:pPr>
      <w:bookmarkStart w:id="60" w:name="_Toc77786103"/>
      <w:bookmarkStart w:id="61" w:name="_Toc77934058"/>
      <w:bookmarkStart w:id="62" w:name="_Toc215553603"/>
      <w:bookmarkStart w:id="63" w:name="_Toc347146803"/>
      <w:bookmarkEnd w:id="60"/>
      <w:r w:rsidRPr="00460DB4">
        <w:t>W</w:t>
      </w:r>
      <w:r w:rsidR="00460DB4">
        <w:t xml:space="preserve">YKAZ CZYNNOŚCI WYKONYWANYCH PRZEZ PRACOWNIKÓW WYKONAWCY/PODWYKONAWCY NA PODSTAWIE UMOWY O PRACĘ </w:t>
      </w:r>
      <w:r w:rsidRPr="00460DB4">
        <w:t xml:space="preserve">– </w:t>
      </w:r>
      <w:r w:rsidR="00460DB4">
        <w:t>WYMAGANIA ZAMAWIAJĄCEGO</w:t>
      </w:r>
      <w:bookmarkEnd w:id="61"/>
      <w:bookmarkEnd w:id="62"/>
    </w:p>
    <w:p w14:paraId="43237BD3" w14:textId="4603C040" w:rsidR="00E37350" w:rsidRPr="009B2BD0" w:rsidRDefault="00E37350" w:rsidP="00453312">
      <w:pPr>
        <w:pStyle w:val="IIIPoziom3"/>
        <w:spacing w:before="120" w:after="120"/>
      </w:pPr>
      <w:bookmarkStart w:id="64" w:name="_Toc77846383"/>
      <w:bookmarkStart w:id="65" w:name="_Toc347146804"/>
      <w:bookmarkStart w:id="66" w:name="_Toc77934060"/>
      <w:bookmarkStart w:id="67" w:name="_Toc77933553"/>
      <w:bookmarkStart w:id="68" w:name="_Toc77934059"/>
      <w:bookmarkStart w:id="69" w:name="_Toc77933552"/>
      <w:bookmarkEnd w:id="64"/>
      <w:r w:rsidRPr="00FA6235">
        <w:t xml:space="preserve">Zamawiający zobowiązuje </w:t>
      </w:r>
      <w:r>
        <w:t>W</w:t>
      </w:r>
      <w:r w:rsidRPr="00FA6235">
        <w:t xml:space="preserve">ykonawcę do zatrudnienia pracowników na podstawie </w:t>
      </w:r>
      <w:r>
        <w:t>u</w:t>
      </w:r>
      <w:r w:rsidRPr="00FA6235">
        <w:t xml:space="preserve">mowy o </w:t>
      </w:r>
      <w:r>
        <w:t>p</w:t>
      </w:r>
      <w:r w:rsidRPr="00FA6235">
        <w:t xml:space="preserve">racę (art. 22 § </w:t>
      </w:r>
      <w:r w:rsidRPr="009F674A">
        <w:t>1</w:t>
      </w:r>
      <w:r w:rsidRPr="00B77058">
        <w:t xml:space="preserve"> </w:t>
      </w:r>
      <w:r>
        <w:t>ustawy</w:t>
      </w:r>
      <w:r w:rsidRPr="00B77058">
        <w:t xml:space="preserve"> z dnia 26 czerwca </w:t>
      </w:r>
      <w:r>
        <w:t>1974 r. Kodeks pracy</w:t>
      </w:r>
      <w:r w:rsidRPr="00FA6235">
        <w:t xml:space="preserve">) dla niżej wymienionych czynności przy realizacji niniejszej </w:t>
      </w:r>
      <w:r>
        <w:t>U</w:t>
      </w:r>
      <w:r w:rsidRPr="00FA6235">
        <w:t>mowy.</w:t>
      </w:r>
    </w:p>
    <w:p w14:paraId="435233B4" w14:textId="0B216DF2" w:rsidR="00E37350" w:rsidRPr="00907A96" w:rsidRDefault="00E37350" w:rsidP="00453312">
      <w:pPr>
        <w:pStyle w:val="Podpisy"/>
        <w:spacing w:before="120"/>
        <w:ind w:left="1076"/>
        <w:rPr>
          <w:i w:val="0"/>
        </w:rPr>
      </w:pPr>
      <w:r>
        <w:rPr>
          <w:i w:val="0"/>
        </w:rPr>
        <w:t>Tabela 5</w:t>
      </w:r>
      <w:r w:rsidRPr="00907A96">
        <w:rPr>
          <w:i w:val="0"/>
        </w:rPr>
        <w:t xml:space="preserve"> Wykaz czynności wykonywanych przez Wykonawcę lub Podwykonawcę na podstawie </w:t>
      </w:r>
      <w:r>
        <w:rPr>
          <w:i w:val="0"/>
        </w:rPr>
        <w:t>u</w:t>
      </w:r>
      <w:r w:rsidRPr="00907A96">
        <w:rPr>
          <w:i w:val="0"/>
        </w:rPr>
        <w:t xml:space="preserve">mowy o </w:t>
      </w:r>
      <w:r>
        <w:rPr>
          <w:i w:val="0"/>
        </w:rPr>
        <w:t>p</w:t>
      </w:r>
      <w:r w:rsidRPr="00907A96">
        <w:rPr>
          <w:i w:val="0"/>
        </w:rPr>
        <w:t xml:space="preserve">racę w rozumieniu art. 22 § 1 ustawy </w:t>
      </w:r>
      <w:r w:rsidRPr="00B77058">
        <w:t xml:space="preserve">z dnia 26 czerwca </w:t>
      </w:r>
      <w:r>
        <w:t>1974 r. Kodeks pracy</w:t>
      </w:r>
    </w:p>
    <w:tbl>
      <w:tblPr>
        <w:tblStyle w:val="Tabela-Siatka"/>
        <w:tblW w:w="0" w:type="auto"/>
        <w:tblInd w:w="1129" w:type="dxa"/>
        <w:tblLook w:val="04A0" w:firstRow="1" w:lastRow="0" w:firstColumn="1" w:lastColumn="0" w:noHBand="0" w:noVBand="1"/>
      </w:tblPr>
      <w:tblGrid>
        <w:gridCol w:w="568"/>
        <w:gridCol w:w="8215"/>
      </w:tblGrid>
      <w:tr w:rsidR="00E37350" w:rsidRPr="00C979D3" w14:paraId="6413821C" w14:textId="77777777" w:rsidTr="00175965">
        <w:tc>
          <w:tcPr>
            <w:tcW w:w="568" w:type="dxa"/>
          </w:tcPr>
          <w:p w14:paraId="4396695E" w14:textId="77777777" w:rsidR="00E37350" w:rsidRPr="00C979D3" w:rsidRDefault="00E37350" w:rsidP="00453312">
            <w:pPr>
              <w:pStyle w:val="teksttabeli"/>
              <w:spacing w:before="120" w:after="120"/>
            </w:pPr>
            <w:r w:rsidRPr="00C979D3">
              <w:t>Lp.</w:t>
            </w:r>
          </w:p>
        </w:tc>
        <w:tc>
          <w:tcPr>
            <w:tcW w:w="8215" w:type="dxa"/>
          </w:tcPr>
          <w:p w14:paraId="7C5500FA" w14:textId="77777777" w:rsidR="00E37350" w:rsidRPr="00C979D3" w:rsidRDefault="00E37350" w:rsidP="00453312">
            <w:pPr>
              <w:pStyle w:val="teksttabeli"/>
              <w:spacing w:before="120" w:after="120"/>
            </w:pPr>
            <w:r w:rsidRPr="00C979D3">
              <w:t xml:space="preserve">Nazwa czynności wykonywanych przez </w:t>
            </w:r>
            <w:r>
              <w:t>W</w:t>
            </w:r>
            <w:r w:rsidRPr="00C979D3">
              <w:t xml:space="preserve">ykonawcę lub </w:t>
            </w:r>
            <w:r>
              <w:t>P</w:t>
            </w:r>
            <w:r w:rsidRPr="00C979D3">
              <w:t xml:space="preserve">odwykonawcę na podstawie </w:t>
            </w:r>
            <w:r>
              <w:t>U</w:t>
            </w:r>
            <w:r w:rsidRPr="00C979D3">
              <w:t xml:space="preserve">mowy o </w:t>
            </w:r>
            <w:r>
              <w:t>P</w:t>
            </w:r>
            <w:r w:rsidRPr="00C979D3">
              <w:t>racę</w:t>
            </w:r>
          </w:p>
        </w:tc>
      </w:tr>
      <w:tr w:rsidR="00E37350" w:rsidRPr="00C979D3" w14:paraId="37E2069E" w14:textId="77777777" w:rsidTr="00175965">
        <w:tc>
          <w:tcPr>
            <w:tcW w:w="568" w:type="dxa"/>
          </w:tcPr>
          <w:p w14:paraId="5B735FC9" w14:textId="77777777" w:rsidR="00E37350" w:rsidRPr="00C979D3" w:rsidRDefault="00E37350" w:rsidP="00453312">
            <w:pPr>
              <w:pStyle w:val="teksttabeli"/>
              <w:spacing w:before="120" w:after="120"/>
            </w:pPr>
            <w:r w:rsidRPr="00C979D3">
              <w:t>1.</w:t>
            </w:r>
          </w:p>
        </w:tc>
        <w:tc>
          <w:tcPr>
            <w:tcW w:w="8215" w:type="dxa"/>
          </w:tcPr>
          <w:p w14:paraId="742E8645" w14:textId="7C015E31" w:rsidR="00E37350" w:rsidRPr="00C979D3" w:rsidRDefault="00E37350" w:rsidP="00453312">
            <w:pPr>
              <w:pStyle w:val="teksttabeli"/>
              <w:spacing w:before="120" w:after="120"/>
            </w:pPr>
            <w:r>
              <w:t>Prace montażowe</w:t>
            </w:r>
          </w:p>
        </w:tc>
      </w:tr>
      <w:tr w:rsidR="00E37350" w:rsidRPr="00C979D3" w14:paraId="3F384B7D" w14:textId="77777777" w:rsidTr="00175965">
        <w:tc>
          <w:tcPr>
            <w:tcW w:w="568" w:type="dxa"/>
          </w:tcPr>
          <w:p w14:paraId="7524B77B" w14:textId="77777777" w:rsidR="00E37350" w:rsidRPr="00C979D3" w:rsidRDefault="00E37350" w:rsidP="00453312">
            <w:pPr>
              <w:pStyle w:val="teksttabeli"/>
              <w:spacing w:before="120" w:after="120"/>
            </w:pPr>
            <w:r w:rsidRPr="00C979D3">
              <w:t>2.</w:t>
            </w:r>
          </w:p>
        </w:tc>
        <w:tc>
          <w:tcPr>
            <w:tcW w:w="8215" w:type="dxa"/>
          </w:tcPr>
          <w:p w14:paraId="1C9FF2F4" w14:textId="7665882D" w:rsidR="00E37350" w:rsidRPr="00C979D3" w:rsidRDefault="00E37350" w:rsidP="00453312">
            <w:pPr>
              <w:pStyle w:val="teksttabeli"/>
              <w:spacing w:before="120" w:after="120"/>
            </w:pPr>
          </w:p>
        </w:tc>
      </w:tr>
      <w:tr w:rsidR="00E37350" w:rsidRPr="00C979D3" w14:paraId="6DE261BE" w14:textId="77777777" w:rsidTr="00175965">
        <w:tc>
          <w:tcPr>
            <w:tcW w:w="568" w:type="dxa"/>
            <w:tcBorders>
              <w:bottom w:val="single" w:sz="4" w:space="0" w:color="auto"/>
            </w:tcBorders>
          </w:tcPr>
          <w:p w14:paraId="6DB4D3DF" w14:textId="77777777" w:rsidR="00E37350" w:rsidRPr="00C979D3" w:rsidRDefault="00E37350" w:rsidP="00453312">
            <w:pPr>
              <w:pStyle w:val="teksttabeli"/>
              <w:spacing w:before="120" w:after="120"/>
            </w:pPr>
            <w:r w:rsidRPr="00C979D3">
              <w:t>3.</w:t>
            </w:r>
          </w:p>
        </w:tc>
        <w:tc>
          <w:tcPr>
            <w:tcW w:w="8215" w:type="dxa"/>
            <w:tcBorders>
              <w:bottom w:val="single" w:sz="4" w:space="0" w:color="auto"/>
            </w:tcBorders>
          </w:tcPr>
          <w:p w14:paraId="4D310D91" w14:textId="77777777" w:rsidR="00E37350" w:rsidRPr="00C979D3" w:rsidRDefault="00E37350" w:rsidP="00453312">
            <w:pPr>
              <w:pStyle w:val="teksttabeli"/>
              <w:spacing w:before="120" w:after="120"/>
            </w:pPr>
          </w:p>
        </w:tc>
      </w:tr>
    </w:tbl>
    <w:p w14:paraId="4EA1C51B" w14:textId="4E5487EF" w:rsidR="00B955B3" w:rsidRPr="00C979D3" w:rsidRDefault="00B955B3" w:rsidP="00453312">
      <w:pPr>
        <w:pStyle w:val="IIpoziom"/>
        <w:spacing w:after="120"/>
      </w:pPr>
      <w:bookmarkStart w:id="70" w:name="_Toc215553604"/>
      <w:r w:rsidRPr="00460DB4">
        <w:t>W</w:t>
      </w:r>
      <w:r w:rsidR="00460DB4">
        <w:t>YMAGANIA SZCZEGÓŁOWE DLA REALIZACJI PRAC</w:t>
      </w:r>
      <w:bookmarkEnd w:id="65"/>
      <w:bookmarkEnd w:id="66"/>
      <w:bookmarkEnd w:id="67"/>
      <w:bookmarkEnd w:id="70"/>
    </w:p>
    <w:p w14:paraId="0D9C5C4E" w14:textId="7A114B9B" w:rsidR="002F1325" w:rsidRPr="003A02D8" w:rsidRDefault="006B6560" w:rsidP="00453312">
      <w:pPr>
        <w:pStyle w:val="IIIPoziom3"/>
        <w:numPr>
          <w:ilvl w:val="0"/>
          <w:numId w:val="0"/>
        </w:numPr>
        <w:spacing w:before="120" w:after="120"/>
        <w:ind w:left="1146"/>
      </w:pPr>
      <w:r w:rsidRPr="003A02D8">
        <w:t>Zakup</w:t>
      </w:r>
      <w:r w:rsidR="002637A6" w:rsidRPr="003A02D8">
        <w:t xml:space="preserve"> wraz z </w:t>
      </w:r>
      <w:r w:rsidR="002F1325" w:rsidRPr="003A02D8">
        <w:t>wymian</w:t>
      </w:r>
      <w:r w:rsidR="004741EE">
        <w:t>ą</w:t>
      </w:r>
      <w:r w:rsidRPr="003A02D8">
        <w:t xml:space="preserve"> </w:t>
      </w:r>
      <w:r w:rsidR="003A02D8" w:rsidRPr="003A02D8">
        <w:t>pompy wody chłodzącej bloku nr 2 w PGE Energia Ciepła S.A. Oddział w Kielcach</w:t>
      </w:r>
      <w:r w:rsidR="00B02BC3" w:rsidRPr="003A02D8">
        <w:t>.</w:t>
      </w:r>
      <w:r w:rsidR="003A02D8" w:rsidRPr="003A02D8">
        <w:t xml:space="preserve"> </w:t>
      </w:r>
    </w:p>
    <w:p w14:paraId="2F1380EA" w14:textId="7004BF79" w:rsidR="00B955B3" w:rsidRPr="00A40894" w:rsidRDefault="002F1325" w:rsidP="00453312">
      <w:pPr>
        <w:pStyle w:val="IIIPoziom3"/>
        <w:numPr>
          <w:ilvl w:val="0"/>
          <w:numId w:val="0"/>
        </w:numPr>
        <w:spacing w:before="120" w:after="120"/>
        <w:ind w:left="1146"/>
      </w:pPr>
      <w:r w:rsidRPr="00A40894">
        <w:t xml:space="preserve">Należy zakupić pompę o </w:t>
      </w:r>
      <w:r w:rsidR="007E21B9">
        <w:t>nie niższych</w:t>
      </w:r>
      <w:r w:rsidRPr="00A40894">
        <w:t xml:space="preserve"> parametrach technicznych jak obecnie </w:t>
      </w:r>
      <w:r w:rsidR="00453312" w:rsidRPr="00A40894">
        <w:t>zainstalowane</w:t>
      </w:r>
      <w:r w:rsidRPr="00A40894">
        <w:t xml:space="preserve"> pompy </w:t>
      </w:r>
      <w:r w:rsidR="003A02D8">
        <w:t>wody chłodzącej</w:t>
      </w:r>
      <w:r w:rsidRPr="00A40894">
        <w:t xml:space="preserve"> </w:t>
      </w:r>
      <w:r w:rsidR="00453312" w:rsidRPr="00A40894">
        <w:t>(pkt</w:t>
      </w:r>
      <w:r w:rsidRPr="00A40894">
        <w:t xml:space="preserve"> 1.3.1 OPZ)</w:t>
      </w:r>
      <w:r w:rsidR="00B02BC3" w:rsidRPr="00A40894">
        <w:t xml:space="preserve"> Nowa pompa powinna spełniać poniższe parametry:</w:t>
      </w:r>
    </w:p>
    <w:p w14:paraId="7E7307C1" w14:textId="2B5D8E2A" w:rsidR="00B02BC3" w:rsidRPr="00A40894" w:rsidRDefault="003A02D8" w:rsidP="000C0C2F">
      <w:pPr>
        <w:pStyle w:val="IIIPoziom3"/>
        <w:numPr>
          <w:ilvl w:val="0"/>
          <w:numId w:val="34"/>
        </w:numPr>
        <w:spacing w:before="120" w:after="120"/>
      </w:pPr>
      <w:r>
        <w:t xml:space="preserve">przepływ </w:t>
      </w:r>
      <w:r w:rsidR="00453312">
        <w:t>nominalny</w:t>
      </w:r>
      <w:r w:rsidR="00453312" w:rsidRPr="00A40894">
        <w:t>: do</w:t>
      </w:r>
      <w:r w:rsidR="002637A6" w:rsidRPr="00A40894">
        <w:t xml:space="preserve"> </w:t>
      </w:r>
      <w:r>
        <w:t>750</w:t>
      </w:r>
      <w:r w:rsidR="002637A6" w:rsidRPr="00A40894">
        <w:t xml:space="preserve"> </w:t>
      </w:r>
      <w:r w:rsidR="00D53C4C">
        <w:t>[</w:t>
      </w:r>
      <w:r w:rsidR="002637A6" w:rsidRPr="00A40894">
        <w:t>m³/h</w:t>
      </w:r>
      <w:r w:rsidR="00D53C4C">
        <w:t>],</w:t>
      </w:r>
    </w:p>
    <w:p w14:paraId="6ED3FA60" w14:textId="588E4299" w:rsidR="00B02BC3" w:rsidRPr="00EC6E5D" w:rsidRDefault="003A02D8" w:rsidP="000C0C2F">
      <w:pPr>
        <w:pStyle w:val="IIIPoziom3"/>
        <w:numPr>
          <w:ilvl w:val="0"/>
          <w:numId w:val="34"/>
        </w:numPr>
        <w:spacing w:before="120" w:after="120"/>
      </w:pPr>
      <w:r w:rsidRPr="00EC6E5D">
        <w:t xml:space="preserve">moc: </w:t>
      </w:r>
      <w:r w:rsidR="00EC6E5D" w:rsidRPr="00EC6E5D">
        <w:t>68,6</w:t>
      </w:r>
      <w:r w:rsidRPr="00EC6E5D">
        <w:t xml:space="preserve"> </w:t>
      </w:r>
      <w:r w:rsidR="00D53C4C">
        <w:t>[</w:t>
      </w:r>
      <w:r w:rsidRPr="00EC6E5D">
        <w:t>kW</w:t>
      </w:r>
      <w:r w:rsidR="00D53C4C">
        <w:t>],</w:t>
      </w:r>
    </w:p>
    <w:p w14:paraId="3CDE0738" w14:textId="151786A1" w:rsidR="00E60262" w:rsidRDefault="003A02D8" w:rsidP="000C0C2F">
      <w:pPr>
        <w:pStyle w:val="IIIPoziom3"/>
        <w:numPr>
          <w:ilvl w:val="0"/>
          <w:numId w:val="34"/>
        </w:numPr>
        <w:spacing w:before="120" w:after="120"/>
      </w:pPr>
      <w:r>
        <w:t xml:space="preserve">wysokość podnoszenia: 29 </w:t>
      </w:r>
      <w:r w:rsidR="00D53C4C">
        <w:t>[</w:t>
      </w:r>
      <w:r>
        <w:t>m</w:t>
      </w:r>
      <w:r w:rsidR="00D53C4C">
        <w:t>].</w:t>
      </w:r>
    </w:p>
    <w:p w14:paraId="2D83B514" w14:textId="625FDC4D" w:rsidR="000C0C2F" w:rsidRDefault="000C0C2F" w:rsidP="00453312">
      <w:pPr>
        <w:pStyle w:val="IIIPoziom3"/>
        <w:numPr>
          <w:ilvl w:val="0"/>
          <w:numId w:val="0"/>
        </w:numPr>
        <w:spacing w:before="120" w:after="120"/>
        <w:ind w:left="1146"/>
      </w:pPr>
      <w:r>
        <w:t>Nowy silnik powinien spełniać poniższe parametry:</w:t>
      </w:r>
    </w:p>
    <w:p w14:paraId="199E7CD4" w14:textId="3CADCDAA" w:rsidR="000C0C2F" w:rsidRDefault="000C0C2F" w:rsidP="000C0C2F">
      <w:pPr>
        <w:pStyle w:val="IIIPoziom3"/>
        <w:numPr>
          <w:ilvl w:val="0"/>
          <w:numId w:val="34"/>
        </w:numPr>
        <w:spacing w:before="120" w:after="120"/>
      </w:pPr>
      <w:r>
        <w:t>moc: 27,5 [kW]</w:t>
      </w:r>
    </w:p>
    <w:p w14:paraId="702781B7" w14:textId="72B7BF2F" w:rsidR="000C0C2F" w:rsidRDefault="000C0C2F" w:rsidP="000C0C2F">
      <w:pPr>
        <w:pStyle w:val="IIIPoziom3"/>
        <w:numPr>
          <w:ilvl w:val="0"/>
          <w:numId w:val="34"/>
        </w:numPr>
        <w:spacing w:before="120" w:after="120"/>
      </w:pPr>
      <w:r>
        <w:t>sprawność: 94,2 [%]</w:t>
      </w:r>
    </w:p>
    <w:p w14:paraId="60B3B5C9" w14:textId="245492E0" w:rsidR="000C0C2F" w:rsidRDefault="000C0C2F" w:rsidP="000C0C2F">
      <w:pPr>
        <w:pStyle w:val="IIIPoziom3"/>
        <w:numPr>
          <w:ilvl w:val="0"/>
          <w:numId w:val="34"/>
        </w:numPr>
        <w:spacing w:before="120" w:after="120"/>
      </w:pPr>
      <w:r>
        <w:lastRenderedPageBreak/>
        <w:t>obroty: 1489 [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min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</m:oMath>
      <w:r>
        <w:t>]</w:t>
      </w:r>
    </w:p>
    <w:p w14:paraId="58E59F92" w14:textId="77777777" w:rsidR="00E71B77" w:rsidRDefault="00E71B77" w:rsidP="00E71B77">
      <w:pPr>
        <w:pStyle w:val="IIIPoziom3"/>
        <w:numPr>
          <w:ilvl w:val="0"/>
          <w:numId w:val="0"/>
        </w:numPr>
        <w:spacing w:before="120" w:after="120"/>
        <w:ind w:left="1146" w:hanging="720"/>
      </w:pPr>
    </w:p>
    <w:p w14:paraId="09675C4B" w14:textId="18BDD800" w:rsidR="00E60262" w:rsidRPr="00453312" w:rsidRDefault="00E60262" w:rsidP="00012B9D">
      <w:pPr>
        <w:pStyle w:val="IIIPoziom3"/>
        <w:numPr>
          <w:ilvl w:val="0"/>
          <w:numId w:val="0"/>
        </w:numPr>
        <w:spacing w:before="120" w:after="120"/>
        <w:ind w:left="1134"/>
        <w:rPr>
          <w:rFonts w:eastAsia="Calibri" w:cs="Arial"/>
          <w:color w:val="000000" w:themeColor="text1"/>
          <w:szCs w:val="18"/>
        </w:rPr>
      </w:pPr>
      <w:r w:rsidRPr="00453312">
        <w:rPr>
          <w:color w:val="000000" w:themeColor="text1"/>
        </w:rPr>
        <w:t xml:space="preserve">Prace związane z </w:t>
      </w:r>
      <w:r w:rsidR="00453312" w:rsidRPr="00453312">
        <w:rPr>
          <w:color w:val="000000" w:themeColor="text1"/>
        </w:rPr>
        <w:t>dostawą</w:t>
      </w:r>
      <w:r w:rsidRPr="00453312">
        <w:rPr>
          <w:color w:val="000000" w:themeColor="text1"/>
        </w:rPr>
        <w:t xml:space="preserve">, montażem pompy powinny zostać wykonane w terminie: </w:t>
      </w:r>
      <w:bookmarkStart w:id="71" w:name="_Hlk213317786"/>
      <w:r w:rsidR="007E21B9">
        <w:rPr>
          <w:rFonts w:eastAsia="Calibri" w:cs="Arial"/>
          <w:color w:val="000000" w:themeColor="text1"/>
          <w:szCs w:val="18"/>
        </w:rPr>
        <w:t xml:space="preserve">04.05.2026r. – </w:t>
      </w:r>
      <w:r w:rsidR="00933FD9">
        <w:rPr>
          <w:rFonts w:eastAsia="Calibri" w:cs="Arial"/>
          <w:color w:val="000000" w:themeColor="text1"/>
          <w:szCs w:val="18"/>
        </w:rPr>
        <w:t>2</w:t>
      </w:r>
      <w:r w:rsidR="007E21B9">
        <w:rPr>
          <w:rFonts w:eastAsia="Calibri" w:cs="Arial"/>
          <w:color w:val="000000" w:themeColor="text1"/>
          <w:szCs w:val="18"/>
        </w:rPr>
        <w:t>1.08.2026r</w:t>
      </w:r>
      <w:bookmarkEnd w:id="71"/>
      <w:r w:rsidR="007E21B9">
        <w:rPr>
          <w:rFonts w:eastAsia="Calibri" w:cs="Arial"/>
          <w:color w:val="000000" w:themeColor="text1"/>
          <w:szCs w:val="18"/>
        </w:rPr>
        <w:t>.</w:t>
      </w:r>
    </w:p>
    <w:p w14:paraId="19DF5FC7" w14:textId="606BCAA5" w:rsidR="002637A6" w:rsidRPr="00453312" w:rsidRDefault="00E60262" w:rsidP="00012B9D">
      <w:pPr>
        <w:pStyle w:val="IIIPoziom3"/>
        <w:numPr>
          <w:ilvl w:val="0"/>
          <w:numId w:val="0"/>
        </w:numPr>
        <w:spacing w:before="120" w:after="120"/>
        <w:ind w:left="1134"/>
        <w:rPr>
          <w:color w:val="000000" w:themeColor="text1"/>
        </w:rPr>
      </w:pPr>
      <w:r w:rsidRPr="00453312">
        <w:rPr>
          <w:color w:val="000000" w:themeColor="text1"/>
        </w:rPr>
        <w:t xml:space="preserve">Ruch próbny nowo zainstalowanej pompy odbędzie się w dniach </w:t>
      </w:r>
      <w:r w:rsidR="00470A37">
        <w:rPr>
          <w:color w:val="000000" w:themeColor="text1"/>
        </w:rPr>
        <w:t>07.09.2026r. – 14.09.2026r</w:t>
      </w:r>
      <w:r w:rsidRPr="00453312">
        <w:rPr>
          <w:color w:val="000000" w:themeColor="text1"/>
        </w:rPr>
        <w:t>.</w:t>
      </w:r>
    </w:p>
    <w:p w14:paraId="6FA0FE7D" w14:textId="03F45D1E" w:rsidR="002637A6" w:rsidRPr="00B02BC3" w:rsidRDefault="00977AB7" w:rsidP="00453312">
      <w:pPr>
        <w:pStyle w:val="IIIPoziom3"/>
        <w:numPr>
          <w:ilvl w:val="0"/>
          <w:numId w:val="0"/>
        </w:numPr>
        <w:spacing w:before="120" w:after="120"/>
        <w:ind w:left="1146"/>
        <w:rPr>
          <w:bCs/>
        </w:rPr>
      </w:pPr>
      <w:bookmarkStart w:id="72" w:name="_Hlk215568845"/>
      <w:r w:rsidRPr="00977AB7">
        <w:rPr>
          <w:bCs/>
        </w:rPr>
        <w:t>* ze względów technologicznych wyżej wymienion</w:t>
      </w:r>
      <w:r>
        <w:rPr>
          <w:bCs/>
        </w:rPr>
        <w:t>e t</w:t>
      </w:r>
      <w:r w:rsidRPr="00977AB7">
        <w:rPr>
          <w:bCs/>
        </w:rPr>
        <w:t>ermin</w:t>
      </w:r>
      <w:r>
        <w:rPr>
          <w:bCs/>
        </w:rPr>
        <w:t>y</w:t>
      </w:r>
      <w:r w:rsidRPr="00977AB7">
        <w:rPr>
          <w:bCs/>
        </w:rPr>
        <w:t xml:space="preserve"> mog</w:t>
      </w:r>
      <w:r>
        <w:rPr>
          <w:bCs/>
        </w:rPr>
        <w:t>ą</w:t>
      </w:r>
      <w:r w:rsidRPr="00977AB7">
        <w:rPr>
          <w:bCs/>
        </w:rPr>
        <w:t xml:space="preserve"> ulec przesunięciu. O ewentualnej zmianie terminu Zamawiający powiadomi Wykonawcę z 2 tygodniowym wyprzedzeniem.</w:t>
      </w:r>
    </w:p>
    <w:p w14:paraId="45DFBC63" w14:textId="328932A5" w:rsidR="00250E0A" w:rsidRDefault="00C979D3" w:rsidP="00453312">
      <w:pPr>
        <w:pStyle w:val="IIpoziom"/>
        <w:spacing w:after="120"/>
      </w:pPr>
      <w:bookmarkStart w:id="73" w:name="_Toc215553605"/>
      <w:bookmarkEnd w:id="72"/>
      <w:r w:rsidRPr="00460DB4">
        <w:t>O</w:t>
      </w:r>
      <w:r w:rsidR="00460DB4">
        <w:t>RGANIZACJA PRAC REMONTOWO-MONTAŻOWYCH</w:t>
      </w:r>
      <w:bookmarkEnd w:id="63"/>
      <w:bookmarkEnd w:id="68"/>
      <w:bookmarkEnd w:id="69"/>
      <w:bookmarkEnd w:id="73"/>
    </w:p>
    <w:p w14:paraId="3FCE6AE2" w14:textId="77777777" w:rsidR="00E37350" w:rsidRDefault="00E37350" w:rsidP="00453312">
      <w:pPr>
        <w:pStyle w:val="IIIPoziom3"/>
        <w:spacing w:before="120" w:after="120"/>
      </w:pPr>
      <w:bookmarkStart w:id="74" w:name="_Toc347146805"/>
      <w:bookmarkStart w:id="75" w:name="_Toc77933554"/>
      <w:bookmarkStart w:id="76" w:name="_Toc77934061"/>
      <w:r>
        <w:t xml:space="preserve">Teren prac na czas ich trwania powinien zostać wygrodzony przez wykonawcę. Do miejsca wykonywania prac prowadzi infrastruktura drogowa, która zapewnia brak problemów w dostawach materiałów niezbędnych do wykonania prac. </w:t>
      </w:r>
    </w:p>
    <w:p w14:paraId="6CE72DBA" w14:textId="6DF72C93" w:rsidR="00E37350" w:rsidRDefault="00E37350" w:rsidP="00453312">
      <w:pPr>
        <w:pStyle w:val="IIIPoziom3"/>
        <w:spacing w:before="120" w:after="120"/>
      </w:pPr>
      <w:r>
        <w:t xml:space="preserve">Zabezpieczenie </w:t>
      </w:r>
      <w:r w:rsidR="003F52C0">
        <w:t xml:space="preserve">terenu </w:t>
      </w:r>
      <w:r w:rsidR="00453312">
        <w:t>prac:</w:t>
      </w:r>
    </w:p>
    <w:p w14:paraId="7BD2194D" w14:textId="77777777" w:rsidR="00E37350" w:rsidRDefault="00E37350" w:rsidP="00453312">
      <w:pPr>
        <w:pStyle w:val="IIIPoziom3"/>
        <w:spacing w:before="120" w:after="120"/>
      </w:pPr>
      <w:r>
        <w:t xml:space="preserve">Miejsce składowania tymczasowego Wykonawca winien ustalić z właścicielem terenu, na którym będzie składowany materiał. Składowanie materiałów winno się odbywać zgodnie z obowiązującymi przepisami bhp. Zamawiający nie odpowiada za organizację składowania materiałów. </w:t>
      </w:r>
    </w:p>
    <w:p w14:paraId="46218BFE" w14:textId="77777777" w:rsidR="00E37350" w:rsidRDefault="00E37350" w:rsidP="00453312">
      <w:pPr>
        <w:pStyle w:val="IIIPoziom3"/>
        <w:spacing w:before="120" w:after="120"/>
      </w:pPr>
      <w:r>
        <w:t xml:space="preserve">Wykonawca ma obowiązek przestrzegania wszelkich obowiązujących przepisów, dotyczących bezpieczeństwa na terenie Zamawiającego. </w:t>
      </w:r>
    </w:p>
    <w:p w14:paraId="10047435" w14:textId="77777777" w:rsidR="00E37350" w:rsidRDefault="00E37350" w:rsidP="00453312">
      <w:pPr>
        <w:pStyle w:val="IIIPoziom3"/>
        <w:spacing w:before="120" w:after="120"/>
      </w:pPr>
      <w:r>
        <w:t>Porządek na terenie prac:</w:t>
      </w:r>
    </w:p>
    <w:p w14:paraId="15EABC12" w14:textId="77777777" w:rsidR="00E37350" w:rsidRDefault="00E37350" w:rsidP="009C6E5C">
      <w:pPr>
        <w:pStyle w:val="IVPoziom4"/>
      </w:pPr>
      <w:r>
        <w:t xml:space="preserve">Wykonawca zobowiązany jest do utrzymania terenu prac w należytym porządku między innymi poprzez: </w:t>
      </w:r>
    </w:p>
    <w:p w14:paraId="693DB576" w14:textId="77777777" w:rsidR="00E37350" w:rsidRDefault="00E37350" w:rsidP="004741EE">
      <w:pPr>
        <w:pStyle w:val="Ipoziom0"/>
        <w:numPr>
          <w:ilvl w:val="0"/>
          <w:numId w:val="29"/>
        </w:numPr>
      </w:pPr>
      <w:r>
        <w:t>wyznaczenie, zabezpieczenie i oznakowanie na placu budowy miejsc na składowanie materiałów;</w:t>
      </w:r>
    </w:p>
    <w:p w14:paraId="7F674F2C" w14:textId="77777777" w:rsidR="00E37350" w:rsidRDefault="00E37350" w:rsidP="004741EE">
      <w:pPr>
        <w:pStyle w:val="Ipoziom0"/>
        <w:numPr>
          <w:ilvl w:val="0"/>
          <w:numId w:val="29"/>
        </w:numPr>
      </w:pPr>
      <w:r>
        <w:t xml:space="preserve">składowanie (w wyznaczonych miejscach) materiałów służących do realizacji zadania; </w:t>
      </w:r>
    </w:p>
    <w:p w14:paraId="39554CFC" w14:textId="77777777" w:rsidR="00E37350" w:rsidRDefault="00E37350" w:rsidP="004741EE">
      <w:pPr>
        <w:pStyle w:val="Ipoziom0"/>
        <w:numPr>
          <w:ilvl w:val="0"/>
          <w:numId w:val="29"/>
        </w:numPr>
      </w:pPr>
      <w:r>
        <w:t xml:space="preserve">zachowanie porządku po zakończeniu prac w każdym dniu. </w:t>
      </w:r>
    </w:p>
    <w:p w14:paraId="18773F15" w14:textId="77777777" w:rsidR="00E37350" w:rsidRDefault="00E37350" w:rsidP="00453312">
      <w:pPr>
        <w:pStyle w:val="IIIPoziom3"/>
        <w:spacing w:before="120" w:after="120"/>
      </w:pPr>
      <w:r>
        <w:t>Komunikacja na Terenie Prac:</w:t>
      </w:r>
    </w:p>
    <w:p w14:paraId="31BBD2CF" w14:textId="77777777" w:rsidR="00E37350" w:rsidRDefault="00E37350" w:rsidP="00453312">
      <w:pPr>
        <w:pStyle w:val="IVPoziom4"/>
        <w:spacing w:before="120" w:after="120"/>
      </w:pPr>
      <w:r>
        <w:t>Dziennik Robót – dostarcza Zamawiający, a za jego prowadzenie odpowiada Kierownik robót Wykonawcy.</w:t>
      </w:r>
    </w:p>
    <w:p w14:paraId="0D93224C" w14:textId="77777777" w:rsidR="00E37350" w:rsidRDefault="00E37350" w:rsidP="00453312">
      <w:pPr>
        <w:pStyle w:val="IIIPoziom3"/>
        <w:spacing w:before="120" w:after="120"/>
      </w:pPr>
      <w:r>
        <w:t xml:space="preserve">Łączność telefoniczna: </w:t>
      </w:r>
    </w:p>
    <w:p w14:paraId="609781F1" w14:textId="77777777" w:rsidR="00E37350" w:rsidRDefault="00E37350" w:rsidP="00453312">
      <w:pPr>
        <w:pStyle w:val="IVPoziom4"/>
        <w:spacing w:before="120" w:after="120"/>
      </w:pPr>
      <w:r>
        <w:t>W celu zapewnienia sprawnej łączności, Zamawiający wymaga, aby Wykonawca wyposażył dozór techniczny (Kierownika robót) w telefon komórkowy i przedstawił Zamawiającemu nazwisko i imię Kierownika wraz z numerem telefonu.</w:t>
      </w:r>
    </w:p>
    <w:p w14:paraId="027B27BC" w14:textId="77777777" w:rsidR="00D4191A" w:rsidRDefault="00D4191A" w:rsidP="00D4191A">
      <w:pPr>
        <w:pStyle w:val="IVPoziom4"/>
        <w:numPr>
          <w:ilvl w:val="0"/>
          <w:numId w:val="0"/>
        </w:numPr>
        <w:spacing w:before="120" w:after="120"/>
        <w:ind w:left="1077"/>
      </w:pPr>
    </w:p>
    <w:p w14:paraId="28AFAD99" w14:textId="7BCB44A6" w:rsidR="00E614BD" w:rsidRDefault="00C979D3" w:rsidP="00453312">
      <w:pPr>
        <w:pStyle w:val="IIpoziom"/>
        <w:spacing w:after="120"/>
      </w:pPr>
      <w:bookmarkStart w:id="77" w:name="_Toc215553606"/>
      <w:r w:rsidRPr="00460DB4">
        <w:t>W</w:t>
      </w:r>
      <w:r w:rsidR="00BE4C58">
        <w:t xml:space="preserve">YMAGANIA DLA PERSONELU KLUCZOWEGO </w:t>
      </w:r>
      <w:bookmarkEnd w:id="74"/>
      <w:bookmarkEnd w:id="75"/>
      <w:r w:rsidR="00BE4C58">
        <w:t xml:space="preserve">DO SPEŁNIENIA PRZED ROZPOCZĘCIEM </w:t>
      </w:r>
      <w:bookmarkEnd w:id="76"/>
      <w:r w:rsidR="00BE4C58">
        <w:t>REALIZACJI PRAC</w:t>
      </w:r>
      <w:bookmarkEnd w:id="77"/>
    </w:p>
    <w:p w14:paraId="3177B573" w14:textId="2E250A21" w:rsidR="00E614BD" w:rsidRDefault="00E37350" w:rsidP="00187EAF">
      <w:pPr>
        <w:pStyle w:val="IIIPoziom3"/>
        <w:spacing w:before="240" w:after="240"/>
        <w:ind w:left="1145"/>
      </w:pPr>
      <w:r>
        <w:t xml:space="preserve">Osobą zarządzającą wykonaniem zadania i odpowiedzialną za jego realizację ze strony Wykonawcy będzie Kierownik Prac – inżynier z doświadczeniem w remontach urządzeń energetycznych z uprawnieniami (świadectwo kwalifikacyjne uprawniające do zajmowania się eksploatacją urządzeń, instalacji i sieci na stanowisku dozoru w zakresie konserwacji, remontów, montażu dla urządzeń grupy 2 zgodnie z Rozporządzeniem Ministra Gospodarki z dnia 28 marca 2013 r. w sprawie bezpieczeństwa i higieny pracy przy urządzeniach energetycznych oraz </w:t>
      </w:r>
      <w:r w:rsidR="004C13E0">
        <w:t xml:space="preserve">o ile zajdzie taka potrzeba </w:t>
      </w:r>
      <w:r>
        <w:t xml:space="preserve">świadectwo kwalifikacyjne Urzędu Dozoru Technicznego uprawniające do konserwacji poszczególnych rodzajów urządzeń dźwignicowych wymienionych w wykazie urządzeń. Będzie on miał bezpośredni kontakt z przedstawicielami ze strony </w:t>
      </w:r>
      <w:r w:rsidR="003F52C0">
        <w:t xml:space="preserve">Przedstawiciela </w:t>
      </w:r>
      <w:r>
        <w:t>Zamawiającego (poprzez telefon, e-mail, spotkania w trakcie trwania prac)</w:t>
      </w:r>
      <w:r w:rsidR="00032F53">
        <w:t>)</w:t>
      </w:r>
      <w:r>
        <w:t>.</w:t>
      </w:r>
      <w:r w:rsidR="0059130D">
        <w:t xml:space="preserve"> </w:t>
      </w:r>
      <w:r w:rsidRPr="00342350">
        <w:t xml:space="preserve">Przed rozpoczęciem prac, Wykonawca dostarczy do </w:t>
      </w:r>
      <w:r w:rsidR="003F52C0" w:rsidRPr="00342350">
        <w:t xml:space="preserve">Przedstawiciela </w:t>
      </w:r>
      <w:r w:rsidRPr="00342350">
        <w:t xml:space="preserve">Zamawiającego listę osób realizujących zadanie na terenie. Do listy należy załączyć kopie dokumentów potwierdzających aktualne świadectwa kwalifikacyjne uprawniające do zajmowania się eksploatacją urządzeń, instalacji i sieci na stanowisku eksploatacji w zakresie konserwacji, remontów, montażu dla urządzeń grupy 2 zgodnie z rozporządzeniem Ministra Gospodarki, Pracy i Polityki </w:t>
      </w:r>
      <w:r w:rsidRPr="00342350">
        <w:lastRenderedPageBreak/>
        <w:t>Społecznej z dnia 28 kwietnia 2003r. „w sprawie szczegółowych zasad stwierdzania posiadania kwalifikacji przez osoby zajmujące się eksploatacją urządzeń, instalacji i sieci” Dz. U. Nr 89 poz. 828 dnia 21 maja 2003 r. z późn.zm.</w:t>
      </w:r>
    </w:p>
    <w:p w14:paraId="128E2F26" w14:textId="77777777" w:rsidR="00D4191A" w:rsidRPr="00342350" w:rsidRDefault="00D4191A" w:rsidP="00D4191A">
      <w:pPr>
        <w:pStyle w:val="IIIPoziom3"/>
        <w:numPr>
          <w:ilvl w:val="0"/>
          <w:numId w:val="0"/>
        </w:numPr>
        <w:spacing w:before="120" w:after="120"/>
        <w:ind w:left="1146"/>
      </w:pPr>
    </w:p>
    <w:p w14:paraId="004C4702" w14:textId="120DF456" w:rsidR="00C979D3" w:rsidRDefault="00C979D3" w:rsidP="00453312">
      <w:pPr>
        <w:pStyle w:val="IIpoziom"/>
        <w:spacing w:after="120"/>
      </w:pPr>
      <w:bookmarkStart w:id="78" w:name="_Toc347146806"/>
      <w:bookmarkStart w:id="79" w:name="_Toc77934062"/>
      <w:bookmarkStart w:id="80" w:name="_Toc77933555"/>
      <w:bookmarkStart w:id="81" w:name="_Toc215553607"/>
      <w:r w:rsidRPr="00460DB4">
        <w:t>R</w:t>
      </w:r>
      <w:r w:rsidR="00BE4C58">
        <w:t>UCH PRÓBNY</w:t>
      </w:r>
      <w:bookmarkEnd w:id="78"/>
      <w:bookmarkEnd w:id="79"/>
      <w:bookmarkEnd w:id="80"/>
      <w:bookmarkEnd w:id="81"/>
    </w:p>
    <w:p w14:paraId="59A80115" w14:textId="224EB7C1" w:rsidR="00A85AD7" w:rsidRPr="00C979D3" w:rsidRDefault="0059130D" w:rsidP="00453312">
      <w:pPr>
        <w:pStyle w:val="IIIPoziom3"/>
        <w:spacing w:before="120" w:after="120"/>
        <w:ind w:left="1145"/>
      </w:pPr>
      <w:r w:rsidRPr="00C979D3">
        <w:t xml:space="preserve">Ruch Próbny odbędzie się po zakończeniu </w:t>
      </w:r>
      <w:r>
        <w:t>P</w:t>
      </w:r>
      <w:r w:rsidRPr="00C979D3">
        <w:t>rac</w:t>
      </w:r>
      <w:r>
        <w:t xml:space="preserve"> remontowych</w:t>
      </w:r>
      <w:r w:rsidRPr="00C979D3">
        <w:t xml:space="preserve">, potwierdzonych </w:t>
      </w:r>
      <w:r>
        <w:t>O</w:t>
      </w:r>
      <w:r w:rsidRPr="00C979D3">
        <w:t xml:space="preserve">dbiorem </w:t>
      </w:r>
      <w:r>
        <w:t>I</w:t>
      </w:r>
      <w:r w:rsidRPr="00C979D3">
        <w:t>nspektorskim z udziałem przedstawicieli Zamawiającego w terminie ustalonym w harmonogramie szczegółowym</w:t>
      </w:r>
      <w:r w:rsidR="0077204A">
        <w:t>.</w:t>
      </w:r>
    </w:p>
    <w:p w14:paraId="1D3E73D9" w14:textId="277103E9" w:rsidR="00A85AD7" w:rsidRDefault="00A85AD7" w:rsidP="00453312">
      <w:pPr>
        <w:pStyle w:val="IIIPoziom3"/>
        <w:spacing w:before="120" w:after="120"/>
        <w:ind w:left="1145"/>
      </w:pPr>
      <w:r w:rsidRPr="00C979D3">
        <w:t xml:space="preserve">Ruch próbny urządzeń uważany będzie za pozytywny, </w:t>
      </w:r>
      <w:r w:rsidRPr="00FD69AE">
        <w:t>jeżeli</w:t>
      </w:r>
      <w:r w:rsidRPr="00C979D3">
        <w:t xml:space="preserve"> </w:t>
      </w:r>
      <w:r w:rsidR="0077204A">
        <w:t>zamontowana pompa</w:t>
      </w:r>
      <w:r>
        <w:t xml:space="preserve"> </w:t>
      </w:r>
      <w:r w:rsidR="0059130D">
        <w:t>wody chłodzącej</w:t>
      </w:r>
      <w:r w:rsidR="0077204A">
        <w:t xml:space="preserve"> bloku nr 2</w:t>
      </w:r>
      <w:r>
        <w:t xml:space="preserve"> będzie pracował</w:t>
      </w:r>
      <w:r w:rsidR="003F52C0">
        <w:t>a</w:t>
      </w:r>
      <w:r>
        <w:t xml:space="preserve"> </w:t>
      </w:r>
      <w:r w:rsidR="003F52C0">
        <w:t>z wymaganymi parametrami bezawaryjnie przez co najmniej 48 godzin</w:t>
      </w:r>
      <w:r w:rsidR="00A135CC">
        <w:t xml:space="preserve"> od uruchomienia</w:t>
      </w:r>
      <w:r>
        <w:t>.</w:t>
      </w:r>
    </w:p>
    <w:p w14:paraId="3A9DFAC0" w14:textId="0F18EB1A" w:rsidR="0059130D" w:rsidRPr="00C979D3" w:rsidRDefault="0059130D" w:rsidP="00453312">
      <w:pPr>
        <w:pStyle w:val="IIIPoziom3"/>
        <w:spacing w:before="120" w:after="120"/>
      </w:pPr>
      <w:r w:rsidRPr="0059130D">
        <w:t>W trakcie trwania Ruchu Próbnego Wykonawca wykona ustalone pomiędzy stronami Pomiary kontrolno-odbiorowe takie jak np. centrowanie osi</w:t>
      </w:r>
      <w:r w:rsidR="005339F6">
        <w:t xml:space="preserve"> oraz wibrodiagnostyka.</w:t>
      </w:r>
    </w:p>
    <w:p w14:paraId="11152DD5" w14:textId="77777777" w:rsidR="00187EAF" w:rsidRPr="00C979D3" w:rsidRDefault="00187EAF" w:rsidP="00187EAF">
      <w:pPr>
        <w:pStyle w:val="IIIPoziom3"/>
        <w:spacing w:before="120" w:after="120"/>
      </w:pPr>
      <w:r w:rsidRPr="0059130D">
        <w:t>W trakcie Pomiarów Odbiorowych Wykonawca wykaże, iż spełnił wymagania określone przez Zamawiającego i tym samym zrealizował zakres Prac zgodnie z Umową.</w:t>
      </w:r>
    </w:p>
    <w:p w14:paraId="7FEF10EA" w14:textId="1CDBDADF" w:rsidR="00A85AD7" w:rsidRDefault="00A85AD7" w:rsidP="00453312">
      <w:pPr>
        <w:pStyle w:val="IIIPoziom3"/>
        <w:spacing w:before="120" w:after="120"/>
        <w:ind w:left="1145"/>
      </w:pPr>
      <w:r w:rsidRPr="00C979D3">
        <w:t xml:space="preserve">Dla zapewnienia sprawnego </w:t>
      </w:r>
      <w:r w:rsidR="0059130D">
        <w:t>R</w:t>
      </w:r>
      <w:r w:rsidRPr="00C979D3">
        <w:t xml:space="preserve">uchu </w:t>
      </w:r>
      <w:r w:rsidR="0059130D">
        <w:t>P</w:t>
      </w:r>
      <w:r w:rsidRPr="00FD69AE">
        <w:t>róbnego</w:t>
      </w:r>
      <w:r w:rsidRPr="00C979D3">
        <w:t xml:space="preserve"> obie strony zapewnią odpowiednią obsługę</w:t>
      </w:r>
      <w:r w:rsidR="00D6155B">
        <w:t>.</w:t>
      </w:r>
    </w:p>
    <w:p w14:paraId="1168CCFC" w14:textId="4438F857" w:rsidR="00A85AD7" w:rsidRPr="00C979D3" w:rsidRDefault="00A85AD7" w:rsidP="00453312">
      <w:pPr>
        <w:pStyle w:val="IIIPoziom3"/>
        <w:spacing w:before="120" w:after="120"/>
      </w:pPr>
      <w:r w:rsidRPr="00C979D3">
        <w:t xml:space="preserve">Wykonawca będzie zobowiązany do bezpośredniego uczestnictwa w </w:t>
      </w:r>
      <w:r w:rsidR="0059130D">
        <w:t>R</w:t>
      </w:r>
      <w:r w:rsidRPr="00C979D3">
        <w:t xml:space="preserve">uchu </w:t>
      </w:r>
      <w:r w:rsidR="0059130D">
        <w:t>P</w:t>
      </w:r>
      <w:r w:rsidRPr="00C979D3">
        <w:t xml:space="preserve">róbnym, w </w:t>
      </w:r>
      <w:r w:rsidR="0059130D">
        <w:t>O</w:t>
      </w:r>
      <w:r w:rsidRPr="00C979D3">
        <w:t xml:space="preserve">dbiorach </w:t>
      </w:r>
      <w:r w:rsidR="0059130D">
        <w:t>C</w:t>
      </w:r>
      <w:r w:rsidRPr="00C979D3">
        <w:t xml:space="preserve">zęściowych i </w:t>
      </w:r>
      <w:r w:rsidR="0059130D">
        <w:t>K</w:t>
      </w:r>
      <w:r w:rsidRPr="00C979D3">
        <w:t>ońcowych</w:t>
      </w:r>
      <w:r>
        <w:t>.</w:t>
      </w:r>
    </w:p>
    <w:p w14:paraId="7C8C8947" w14:textId="731E352E" w:rsidR="00A85AD7" w:rsidRPr="00C979D3" w:rsidRDefault="00A85AD7" w:rsidP="00453312">
      <w:pPr>
        <w:pStyle w:val="IIIPoziom3"/>
        <w:spacing w:before="120" w:after="120"/>
      </w:pPr>
      <w:r w:rsidRPr="00C979D3">
        <w:t xml:space="preserve">Odbioru dokonuje Przedstawiciel Zamawiającego. Wykonawca i Zamawiający są obowiązani dołożyć należytej staranności przy </w:t>
      </w:r>
      <w:r w:rsidR="0059130D">
        <w:t>O</w:t>
      </w:r>
      <w:r w:rsidRPr="00C979D3">
        <w:t>dbiorze oraz mogą korzystać z opinii rzeczoznawców</w:t>
      </w:r>
      <w:r>
        <w:t>.</w:t>
      </w:r>
    </w:p>
    <w:p w14:paraId="367B6FAA" w14:textId="6D4B7A0C" w:rsidR="00A85AD7" w:rsidRPr="00C979D3" w:rsidRDefault="00A85AD7" w:rsidP="00453312">
      <w:pPr>
        <w:pStyle w:val="IIIPoziom3"/>
        <w:spacing w:before="120" w:after="120"/>
      </w:pPr>
      <w:r w:rsidRPr="00C979D3">
        <w:t xml:space="preserve">Z czynności odbioru sporządza się </w:t>
      </w:r>
      <w:r w:rsidR="0059130D">
        <w:t>P</w:t>
      </w:r>
      <w:r w:rsidRPr="00C979D3">
        <w:t xml:space="preserve">rotokół </w:t>
      </w:r>
      <w:r w:rsidR="0059130D">
        <w:t>O</w:t>
      </w:r>
      <w:r w:rsidRPr="00C979D3">
        <w:t xml:space="preserve">dbioru </w:t>
      </w:r>
      <w:r w:rsidR="0059130D">
        <w:t>R</w:t>
      </w:r>
      <w:r w:rsidRPr="00C979D3">
        <w:t xml:space="preserve">uchu </w:t>
      </w:r>
      <w:r w:rsidR="0059130D">
        <w:t>P</w:t>
      </w:r>
      <w:r w:rsidRPr="00C979D3">
        <w:t>róbnego, który powinien zawierać ustalenia poczynione w toku odbioru</w:t>
      </w:r>
      <w:r>
        <w:t>.</w:t>
      </w:r>
    </w:p>
    <w:p w14:paraId="3877A4CD" w14:textId="7279E15D" w:rsidR="00A85AD7" w:rsidRDefault="00A85AD7" w:rsidP="00453312">
      <w:pPr>
        <w:pStyle w:val="IIIPoziom3"/>
        <w:spacing w:before="120" w:after="120"/>
      </w:pPr>
      <w:r w:rsidRPr="00C979D3">
        <w:t xml:space="preserve">W przypadku niepowodzenia </w:t>
      </w:r>
      <w:r w:rsidR="0059130D">
        <w:t>R</w:t>
      </w:r>
      <w:r w:rsidRPr="00C979D3">
        <w:t xml:space="preserve">uchu </w:t>
      </w:r>
      <w:r w:rsidR="0059130D">
        <w:t>P</w:t>
      </w:r>
      <w:r w:rsidRPr="00C979D3">
        <w:t>róbnego z winy Wykonawcy jest on zobowiązany do wykonania na swój koszt</w:t>
      </w:r>
      <w:r>
        <w:t>,</w:t>
      </w:r>
      <w:r w:rsidRPr="00C979D3">
        <w:t xml:space="preserve"> włączając w to robociznę, części zamienne, transport oraz inne </w:t>
      </w:r>
      <w:r w:rsidRPr="00FD69AE">
        <w:t>koszty</w:t>
      </w:r>
      <w:r>
        <w:t>,</w:t>
      </w:r>
      <w:r w:rsidRPr="00C979D3">
        <w:t xml:space="preserve"> łącznie z podatkiem VAT takich </w:t>
      </w:r>
      <w:r>
        <w:t>P</w:t>
      </w:r>
      <w:r w:rsidRPr="00C979D3">
        <w:t xml:space="preserve">rac, które spowodują spełnienie warunków odbiorowych w trakcie powtórzonego ruchu próbnego. W takim przypadku </w:t>
      </w:r>
      <w:r w:rsidR="0059130D">
        <w:t>R</w:t>
      </w:r>
      <w:r w:rsidRPr="00C979D3">
        <w:t xml:space="preserve">uch </w:t>
      </w:r>
      <w:r w:rsidR="0059130D">
        <w:t>P</w:t>
      </w:r>
      <w:r w:rsidRPr="00C979D3">
        <w:t>róbny zostanie powtórzony w terminie jak najwcześniejszym</w:t>
      </w:r>
      <w:r>
        <w:t>.</w:t>
      </w:r>
    </w:p>
    <w:p w14:paraId="15D589B0" w14:textId="77777777" w:rsidR="00A85AD7" w:rsidRPr="00B835E2" w:rsidRDefault="00A85AD7" w:rsidP="00453312">
      <w:pPr>
        <w:pStyle w:val="Ipoziom0"/>
        <w:spacing w:after="120"/>
      </w:pPr>
    </w:p>
    <w:p w14:paraId="065A7135" w14:textId="77777777" w:rsidR="00C979D3" w:rsidRPr="00C979D3" w:rsidRDefault="00C979D3" w:rsidP="00453312">
      <w:pPr>
        <w:pStyle w:val="IIpoziom"/>
        <w:spacing w:after="120"/>
      </w:pPr>
      <w:bookmarkStart w:id="82" w:name="_Toc347146808"/>
      <w:bookmarkStart w:id="83" w:name="_Toc77934064"/>
      <w:bookmarkStart w:id="84" w:name="_Toc77933557"/>
      <w:bookmarkStart w:id="85" w:name="_Toc215553608"/>
      <w:r w:rsidRPr="00460DB4">
        <w:t>O</w:t>
      </w:r>
      <w:r w:rsidR="00BE4C58">
        <w:t>DBIORY PRAC</w:t>
      </w:r>
      <w:bookmarkEnd w:id="82"/>
      <w:bookmarkEnd w:id="83"/>
      <w:bookmarkEnd w:id="84"/>
      <w:bookmarkEnd w:id="85"/>
    </w:p>
    <w:p w14:paraId="69EE985C" w14:textId="77777777" w:rsidR="00E37350" w:rsidRPr="002751EC" w:rsidRDefault="00E37350" w:rsidP="00453312">
      <w:pPr>
        <w:pStyle w:val="IIIPoziom3"/>
        <w:spacing w:before="120" w:after="120"/>
      </w:pPr>
      <w:bookmarkStart w:id="86" w:name="_Toc347146809"/>
      <w:bookmarkStart w:id="87" w:name="_Toc77934065"/>
      <w:bookmarkStart w:id="88" w:name="_Toc77933558"/>
      <w:r w:rsidRPr="002751EC">
        <w:t xml:space="preserve">Zakończenie </w:t>
      </w:r>
      <w:r>
        <w:t>Prac</w:t>
      </w:r>
      <w:r w:rsidRPr="002751EC">
        <w:t xml:space="preserve"> będących przedmiotem </w:t>
      </w:r>
      <w:r>
        <w:t>U</w:t>
      </w:r>
      <w:r w:rsidRPr="002751EC">
        <w:t>mowy Wykonawca zgłasza wpisem do Dziennika Realizacji Prac.</w:t>
      </w:r>
    </w:p>
    <w:p w14:paraId="0157E3CF" w14:textId="77777777" w:rsidR="00E37350" w:rsidRPr="002751EC" w:rsidRDefault="00E37350" w:rsidP="00453312">
      <w:pPr>
        <w:pStyle w:val="IIIPoziom3"/>
        <w:spacing w:before="120" w:after="120"/>
      </w:pPr>
      <w:r w:rsidRPr="002751EC">
        <w:t xml:space="preserve">Obowiązkiem Wykonawcy jest uzyskanie wszelkich wymaganych w OPZ dokumentów, które będą potrzebne do odbioru końcowego. </w:t>
      </w:r>
    </w:p>
    <w:p w14:paraId="51702C4B" w14:textId="7AD2C27C" w:rsidR="000B1E44" w:rsidRPr="002751EC" w:rsidRDefault="00E37350" w:rsidP="000B1E44">
      <w:pPr>
        <w:pStyle w:val="IIIPoziom3"/>
        <w:spacing w:before="120" w:after="120"/>
      </w:pPr>
      <w:r w:rsidRPr="002751EC">
        <w:t>Do obowiązków Wykonawcy należy skompletowanie i przedstawienie Przedstawicielowi Zamawiającego dokumentów pozwalających na ocenę prawidłowego Wykonania przedmiotu odbioru, a w szczególności: Dziennik Realizacji Prac, zaświadczenie właściwych jednostek i organów, niezbędnych świadectw kontroli jakości, wyników pomiarów oraz ewentualnie dokumentacji powykonawczej ze wszystki</w:t>
      </w:r>
      <w:r>
        <w:t>mi wnioskami dokonanymi w toku P</w:t>
      </w:r>
      <w:r w:rsidRPr="002751EC">
        <w:t>rac</w:t>
      </w:r>
      <w:r>
        <w:t>.</w:t>
      </w:r>
    </w:p>
    <w:p w14:paraId="42085304" w14:textId="06E25438" w:rsidR="00E37350" w:rsidRPr="002751EC" w:rsidRDefault="00E37350" w:rsidP="00453312">
      <w:pPr>
        <w:pStyle w:val="IIIPoziom3"/>
        <w:spacing w:before="120" w:after="120"/>
      </w:pPr>
      <w:r w:rsidRPr="002751EC">
        <w:t>Prace nie zostaną uznane za odebrane, jeśli nie będą zgodne z Umową i dokumentacją wykonawczą.</w:t>
      </w:r>
    </w:p>
    <w:p w14:paraId="54659E86" w14:textId="061CA0D8" w:rsidR="00E37350" w:rsidRPr="002751EC" w:rsidRDefault="00E37350" w:rsidP="00453312">
      <w:pPr>
        <w:pStyle w:val="IIIPoziom3"/>
        <w:spacing w:before="120" w:after="120"/>
      </w:pPr>
      <w:r w:rsidRPr="002751EC">
        <w:t xml:space="preserve">O osiągnięciu gotowości do podpisania Protokołu Odbioru Prac, Wykonawca jest zobowiązany zawiadomić Zamawiającego na </w:t>
      </w:r>
      <w:r w:rsidR="0059130D">
        <w:t>nie więcej niż 1</w:t>
      </w:r>
      <w:r>
        <w:t xml:space="preserve"> d</w:t>
      </w:r>
      <w:r w:rsidR="0059130D">
        <w:t xml:space="preserve">zień </w:t>
      </w:r>
      <w:r>
        <w:t>naprzód</w:t>
      </w:r>
      <w:r w:rsidRPr="002751EC">
        <w:t>, wpisem do Dziennika Realizacji Prac</w:t>
      </w:r>
      <w:r>
        <w:t>, a także poprzez wiadomość przesłana drogą poczty elektronicznej.</w:t>
      </w:r>
    </w:p>
    <w:p w14:paraId="597F6993" w14:textId="7A95D83D" w:rsidR="00E37350" w:rsidRPr="002751EC" w:rsidRDefault="00E37350" w:rsidP="00453312">
      <w:pPr>
        <w:pStyle w:val="IIIPoziom3"/>
        <w:spacing w:before="120" w:after="120"/>
      </w:pPr>
      <w:r w:rsidRPr="002751EC">
        <w:t xml:space="preserve">W ciągu </w:t>
      </w:r>
      <w:r w:rsidR="0059130D">
        <w:t>3</w:t>
      </w:r>
      <w:r>
        <w:t xml:space="preserve"> </w:t>
      </w:r>
      <w:r w:rsidRPr="002751EC">
        <w:t>dni od upływu terminu na zawiadomienie, Zamawiający powinien przystąpić do czynności odbioru</w:t>
      </w:r>
      <w:r>
        <w:t>.</w:t>
      </w:r>
    </w:p>
    <w:p w14:paraId="0801FFA7" w14:textId="402155A0" w:rsidR="00E37350" w:rsidRPr="002751EC" w:rsidRDefault="00E37350" w:rsidP="00453312">
      <w:pPr>
        <w:pStyle w:val="IIIPoziom3"/>
        <w:spacing w:before="120" w:after="120"/>
      </w:pPr>
      <w:r w:rsidRPr="002751EC">
        <w:t xml:space="preserve">Potwierdzeniem wykonania Zakresu Prac wg Umowy będzie Protokół Odbioru Prac podpisany przez Zamawiającego po </w:t>
      </w:r>
      <w:r w:rsidR="0059130D">
        <w:t>O</w:t>
      </w:r>
      <w:r w:rsidRPr="002751EC">
        <w:t>dbiorze</w:t>
      </w:r>
      <w:r>
        <w:t xml:space="preserve"> spełniającym wymagania określone w OPZ.</w:t>
      </w:r>
    </w:p>
    <w:p w14:paraId="38910C7C" w14:textId="71DD165B" w:rsidR="00BC40FA" w:rsidRPr="00BC40FA" w:rsidRDefault="00E37350" w:rsidP="00453312">
      <w:pPr>
        <w:pStyle w:val="IIIPoziom3"/>
        <w:spacing w:before="120" w:after="120"/>
      </w:pPr>
      <w:r w:rsidRPr="00A40894">
        <w:t xml:space="preserve">Datą </w:t>
      </w:r>
      <w:r w:rsidR="00BC40FA" w:rsidRPr="00BC40FA">
        <w:t>odbioru całości Prac jest dzień podpisania przez strony Protokołu Odbioru Prac</w:t>
      </w:r>
      <w:r w:rsidR="00BC40FA">
        <w:t>.</w:t>
      </w:r>
    </w:p>
    <w:p w14:paraId="4FB95593" w14:textId="2F98B71B" w:rsidR="00E37350" w:rsidRPr="00A40894" w:rsidRDefault="00E37350" w:rsidP="00453312">
      <w:pPr>
        <w:pStyle w:val="IIIPoziom3"/>
        <w:numPr>
          <w:ilvl w:val="0"/>
          <w:numId w:val="0"/>
        </w:numPr>
        <w:spacing w:before="120" w:after="120"/>
      </w:pPr>
    </w:p>
    <w:p w14:paraId="5E732FC6" w14:textId="5F4500D3" w:rsidR="00C979D3" w:rsidRPr="00460DB4" w:rsidRDefault="00C979D3" w:rsidP="00453312">
      <w:pPr>
        <w:pStyle w:val="IIpoziom"/>
        <w:spacing w:after="120"/>
      </w:pPr>
      <w:bookmarkStart w:id="89" w:name="_Toc215553609"/>
      <w:r w:rsidRPr="00460DB4">
        <w:lastRenderedPageBreak/>
        <w:t>D</w:t>
      </w:r>
      <w:r w:rsidR="00BE4C58">
        <w:t>OKUMENTACJA POWYKONAWCZA I KOŃCOWE DOKUMENTY Z REALIZACJI PRAC</w:t>
      </w:r>
      <w:bookmarkEnd w:id="86"/>
      <w:bookmarkEnd w:id="87"/>
      <w:bookmarkEnd w:id="88"/>
      <w:bookmarkEnd w:id="89"/>
    </w:p>
    <w:p w14:paraId="79EB4C33" w14:textId="77777777" w:rsidR="00E37350" w:rsidRPr="005A265B" w:rsidRDefault="00E37350" w:rsidP="005339F6">
      <w:pPr>
        <w:pStyle w:val="IIIPoziom3"/>
      </w:pPr>
      <w:bookmarkStart w:id="90" w:name="_Toc347146810"/>
      <w:bookmarkStart w:id="91" w:name="_Toc77934066"/>
      <w:bookmarkStart w:id="92" w:name="_Toc77933559"/>
      <w:r w:rsidRPr="005A265B">
        <w:t>Dokumentacja powykonawcza składa się z końcowych dokumentów z</w:t>
      </w:r>
      <w:r>
        <w:t> </w:t>
      </w:r>
      <w:r w:rsidRPr="005A265B">
        <w:t>realizacji Prac.</w:t>
      </w:r>
    </w:p>
    <w:p w14:paraId="52D73963" w14:textId="77777777" w:rsidR="00E37350" w:rsidRPr="005A265B" w:rsidRDefault="00E37350" w:rsidP="005339F6">
      <w:pPr>
        <w:pStyle w:val="IIIPoziom3"/>
      </w:pPr>
      <w:r w:rsidRPr="005A265B">
        <w:t xml:space="preserve">Wykonawca dostarczy Zamawiającemu dokumentację powykonawczą w wersji papierowej i elektronicznej. </w:t>
      </w:r>
    </w:p>
    <w:p w14:paraId="25C16FE5" w14:textId="231196CB" w:rsidR="00E37350" w:rsidRDefault="00E37350" w:rsidP="005339F6">
      <w:pPr>
        <w:pStyle w:val="IIIPoziom3"/>
      </w:pPr>
      <w:r w:rsidRPr="005A265B">
        <w:t>Dokumentacja</w:t>
      </w:r>
      <w:r w:rsidRPr="004073E7">
        <w:t xml:space="preserve"> powykonawcza zawierać będzie pełny, spójny i zarchiwizowany elektronicznie komplet wszystkich istotnych dokumentów z realizacji Prac, w tym w szczególności dokumenty zastosowanych urządzeń i</w:t>
      </w:r>
      <w:r>
        <w:t> </w:t>
      </w:r>
      <w:r w:rsidRPr="004073E7">
        <w:t>maszyn, ze szczególnym uwzględnieniem aktualnie obowiązujących przepisów, w tym bezpieczeństwa (np.: oceny ryzyka, deklaracje zgodności, certyfikaty, atesty), a także protokoły odbiorowe oraz badań i sprawdzeń</w:t>
      </w:r>
      <w:r w:rsidRPr="009A016F">
        <w:t>.</w:t>
      </w:r>
    </w:p>
    <w:p w14:paraId="08EE715F" w14:textId="77777777" w:rsidR="00E37350" w:rsidRPr="00A40894" w:rsidRDefault="00E37350" w:rsidP="005339F6">
      <w:pPr>
        <w:pStyle w:val="IIIPoziom3"/>
      </w:pPr>
      <w:r w:rsidRPr="00A40894">
        <w:t>Dokumentację należy dostarczyć w 2 egz. w wersji papierowej w osobnych segregatorach lub teczkach oraz 1 egz. w wersji elektronicznej na serwer PEDRO.</w:t>
      </w:r>
    </w:p>
    <w:p w14:paraId="3E80006F" w14:textId="77777777" w:rsidR="00E37350" w:rsidRPr="00A40894" w:rsidRDefault="00E37350" w:rsidP="005339F6">
      <w:pPr>
        <w:pStyle w:val="IIIPoziom3"/>
      </w:pPr>
      <w:r w:rsidRPr="00A40894">
        <w:t>W przypadku materiałów obcojęzycznych należy dostarczyć oryginał i tłumaczenie na język polski. Dokumenty obcojęzyczne, obligatoryjne wg prawa polskiego, należy adaptować poprzez odniesienie do wymogów jakościowych i ilościowych właściwych dla przepisów polskich.</w:t>
      </w:r>
    </w:p>
    <w:p w14:paraId="4F9D81A2" w14:textId="77777777" w:rsidR="00E37350" w:rsidRPr="00A40894" w:rsidRDefault="00E37350" w:rsidP="005339F6">
      <w:pPr>
        <w:pStyle w:val="IIIPoziom3"/>
      </w:pPr>
      <w:r w:rsidRPr="00A40894">
        <w:t>Przekazanie dokumentacji powykonawczej oraz dokumentów w wersji papierowej i elektronicznej nastąpi w siedzibie Zamawiającego.</w:t>
      </w:r>
    </w:p>
    <w:p w14:paraId="6882FF7D" w14:textId="77777777" w:rsidR="00E37350" w:rsidRPr="00A40894" w:rsidRDefault="00E37350" w:rsidP="005339F6">
      <w:pPr>
        <w:pStyle w:val="IIIPoziom3"/>
      </w:pPr>
      <w:r w:rsidRPr="00A40894">
        <w:t>Lista wymaganej dokumentacji powykonawczej, pozwalającej na ocenę prawidłowego wykonania przedmiotu zamówienia:</w:t>
      </w:r>
    </w:p>
    <w:p w14:paraId="04903DDF" w14:textId="77777777" w:rsidR="00E37350" w:rsidRDefault="00E37350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240" w:lineRule="auto"/>
        <w:ind w:left="1843" w:hanging="283"/>
        <w:contextualSpacing/>
        <w:jc w:val="both"/>
      </w:pPr>
      <w:r w:rsidRPr="00A40894">
        <w:t>Dziennik Robót wraz z zapisem Kierownika robót o zakończeniu wszystkich prac;</w:t>
      </w:r>
    </w:p>
    <w:p w14:paraId="6CACD971" w14:textId="77777777" w:rsidR="00187EAF" w:rsidRPr="00A40894" w:rsidRDefault="00187EAF" w:rsidP="00187EAF">
      <w:pPr>
        <w:pStyle w:val="Akapitzlist"/>
        <w:autoSpaceDE w:val="0"/>
        <w:autoSpaceDN w:val="0"/>
        <w:adjustRightInd w:val="0"/>
        <w:spacing w:before="240" w:after="240" w:line="240" w:lineRule="auto"/>
        <w:ind w:left="1843"/>
        <w:contextualSpacing/>
        <w:jc w:val="both"/>
      </w:pPr>
    </w:p>
    <w:p w14:paraId="2CA25739" w14:textId="493F4FD2" w:rsidR="00E37350" w:rsidRPr="00A40894" w:rsidRDefault="00E37350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360" w:lineRule="auto"/>
        <w:ind w:left="1843" w:hanging="283"/>
        <w:contextualSpacing/>
        <w:jc w:val="both"/>
      </w:pPr>
      <w:r w:rsidRPr="00A40894">
        <w:t xml:space="preserve">oświadczenie Kierownika robót Wykonawcy o wykonaniu i przygotowaniu do eksploatacji przedmiotu zamówienia zgodnie z warunkami technicznymi i obowiązującymi normami i przepisami w zakresie prawa budowlanego, ochrony środowiska, bhp i </w:t>
      </w:r>
      <w:r w:rsidR="00453312" w:rsidRPr="00A40894">
        <w:t>p. poż</w:t>
      </w:r>
      <w:r w:rsidRPr="00A40894">
        <w:t>.;</w:t>
      </w:r>
    </w:p>
    <w:p w14:paraId="6AF8FCEC" w14:textId="77777777" w:rsidR="00E37350" w:rsidRPr="00A40894" w:rsidRDefault="00E37350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360" w:lineRule="auto"/>
        <w:ind w:left="1843" w:hanging="283"/>
        <w:contextualSpacing/>
        <w:jc w:val="both"/>
      </w:pPr>
      <w:r w:rsidRPr="00A40894">
        <w:t>dokumentacja powykonawcza (rysunek izometryczny, wykaz materiałów i urządzeń, karta zabezpieczenia antykorozyjnego);</w:t>
      </w:r>
    </w:p>
    <w:p w14:paraId="6D0BD40E" w14:textId="5D3D0812" w:rsidR="00E37350" w:rsidRDefault="00E37350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360" w:lineRule="auto"/>
        <w:ind w:left="1843" w:hanging="283"/>
        <w:contextualSpacing/>
        <w:jc w:val="both"/>
      </w:pPr>
      <w:r w:rsidRPr="00A40894">
        <w:t xml:space="preserve">do obowiązków Wykonawcy należy skompletowanie atestów, </w:t>
      </w:r>
      <w:r w:rsidR="00453312" w:rsidRPr="00A40894">
        <w:t>certyfikatów</w:t>
      </w:r>
      <w:r w:rsidRPr="00A40894">
        <w:t xml:space="preserve"> oraz świadectw materiałów użytych do realizacji zadania;</w:t>
      </w:r>
    </w:p>
    <w:p w14:paraId="52052D73" w14:textId="1E114C73" w:rsidR="005339F6" w:rsidRPr="00A40894" w:rsidRDefault="005339F6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360" w:lineRule="auto"/>
        <w:ind w:left="1843" w:hanging="283"/>
        <w:contextualSpacing/>
        <w:jc w:val="both"/>
      </w:pPr>
      <w:r>
        <w:t>protokół połączeń kołnierzowyc</w:t>
      </w:r>
      <w:r w:rsidR="00F066BF">
        <w:t xml:space="preserve">h, </w:t>
      </w:r>
      <w:r>
        <w:t>zał. 1 do OPZ;</w:t>
      </w:r>
    </w:p>
    <w:p w14:paraId="31A7822F" w14:textId="77777777" w:rsidR="00E37350" w:rsidRPr="00A40894" w:rsidRDefault="00E37350" w:rsidP="00187EAF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before="240" w:after="240" w:line="360" w:lineRule="auto"/>
        <w:ind w:left="1843" w:hanging="283"/>
        <w:contextualSpacing/>
        <w:jc w:val="both"/>
      </w:pPr>
      <w:r w:rsidRPr="00A40894">
        <w:t>dokumentacja jakościowa obejmująca:</w:t>
      </w:r>
    </w:p>
    <w:p w14:paraId="023A1BEC" w14:textId="77777777" w:rsidR="00E37350" w:rsidRPr="00A40894" w:rsidRDefault="00E37350" w:rsidP="00187EAF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before="240" w:after="240" w:line="360" w:lineRule="auto"/>
        <w:ind w:firstLine="1411"/>
        <w:contextualSpacing/>
        <w:jc w:val="both"/>
      </w:pPr>
      <w:r w:rsidRPr="00A40894">
        <w:t>certyfikaty i atesty dla użytych materiałów;</w:t>
      </w:r>
    </w:p>
    <w:p w14:paraId="0B8C0AA8" w14:textId="19D44B50" w:rsidR="005339F6" w:rsidRPr="005339F6" w:rsidRDefault="00E37350" w:rsidP="005339F6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before="120" w:after="120" w:line="360" w:lineRule="auto"/>
        <w:ind w:firstLine="1411"/>
        <w:contextualSpacing/>
        <w:jc w:val="both"/>
        <w:rPr>
          <w:rFonts w:cstheme="minorHAnsi"/>
          <w:szCs w:val="18"/>
        </w:rPr>
      </w:pPr>
      <w:r w:rsidRPr="00A40894">
        <w:t>komplet instrukcji i dokumentacji techniczno-ruchowych zamontowanych urządzeń</w:t>
      </w:r>
      <w:r w:rsidRPr="00036212">
        <w:rPr>
          <w:rFonts w:cstheme="minorHAnsi"/>
          <w:szCs w:val="18"/>
        </w:rPr>
        <w:t>.</w:t>
      </w:r>
    </w:p>
    <w:p w14:paraId="699712A0" w14:textId="77777777" w:rsidR="00E37350" w:rsidRPr="00A40894" w:rsidRDefault="00E37350" w:rsidP="005339F6">
      <w:pPr>
        <w:pStyle w:val="IIIPoziom3"/>
      </w:pPr>
      <w:r w:rsidRPr="00A40894">
        <w:t>Przy odbiorze przedmiotu umowy Zamawiający nie jest obowiązany dokonać sprawdzenia jakości sprawozdania, co nie zwalnia Wykonawcy z odpowiedzialności względem Zamawiającego za jakość przedmiotu umowy oraz jego kompletność pod względem celu, któremu ma służyć. Zamawiający dokonuje odbioru przedmiotu umowy pod względem formalnym. Za jakość i kompletność przedmiotu umowy oraz za szkody wynikające z jego wad odpowiada Wykonawca.</w:t>
      </w:r>
    </w:p>
    <w:p w14:paraId="63B2636F" w14:textId="0DDB85E0" w:rsidR="00E37350" w:rsidRPr="00A40894" w:rsidRDefault="00E37350" w:rsidP="005339F6">
      <w:pPr>
        <w:pStyle w:val="IIIPoziom3"/>
      </w:pPr>
      <w:r w:rsidRPr="00A40894">
        <w:t>Dokumentem potwierdzającym przyjęcie wykonania przedmiotu umowy jest Protokół Odbioru</w:t>
      </w:r>
      <w:r w:rsidR="000F61EB" w:rsidRPr="00A40894">
        <w:t xml:space="preserve"> Prac</w:t>
      </w:r>
      <w:r w:rsidRPr="00A40894">
        <w:t xml:space="preserve">, który zostanie podpisany przez obie strony umowy. </w:t>
      </w:r>
    </w:p>
    <w:p w14:paraId="4D9D74F6" w14:textId="1B70BE60" w:rsidR="00E37350" w:rsidRPr="00A40894" w:rsidRDefault="00E37350" w:rsidP="005339F6">
      <w:pPr>
        <w:pStyle w:val="IIIPoziom3"/>
      </w:pPr>
      <w:r w:rsidRPr="00A40894">
        <w:t>Protokół Odbioru</w:t>
      </w:r>
      <w:r w:rsidR="000F61EB" w:rsidRPr="00A40894">
        <w:t xml:space="preserve"> Prac</w:t>
      </w:r>
      <w:r w:rsidRPr="00A40894">
        <w:t xml:space="preserve"> jest podstawą do wystawienia faktury.</w:t>
      </w:r>
    </w:p>
    <w:p w14:paraId="2C9CE0D4" w14:textId="2C71E351" w:rsidR="00E37350" w:rsidRPr="00037603" w:rsidRDefault="00E37350" w:rsidP="005339F6">
      <w:pPr>
        <w:pStyle w:val="IIIPoziom3"/>
      </w:pPr>
      <w:r w:rsidRPr="00A40894">
        <w:t xml:space="preserve">Wykonawca udzieli gwarancji na cały </w:t>
      </w:r>
      <w:r w:rsidRPr="00037603">
        <w:t xml:space="preserve">zakres wykonanych prac, na okres </w:t>
      </w:r>
      <w:r w:rsidR="00037603">
        <w:t xml:space="preserve">24 miesięcy </w:t>
      </w:r>
      <w:r w:rsidRPr="00037603">
        <w:t xml:space="preserve">licząc od dnia odbioru przez </w:t>
      </w:r>
      <w:r w:rsidR="00D911EB" w:rsidRPr="00037603">
        <w:t>Komisję.</w:t>
      </w:r>
    </w:p>
    <w:p w14:paraId="7FBFBE37" w14:textId="77777777" w:rsidR="00D4191A" w:rsidRPr="00A40894" w:rsidRDefault="00D4191A" w:rsidP="00D4191A">
      <w:pPr>
        <w:pStyle w:val="Akapitzlist"/>
        <w:spacing w:before="120" w:after="120" w:line="360" w:lineRule="auto"/>
        <w:ind w:left="1076"/>
        <w:contextualSpacing/>
        <w:jc w:val="both"/>
      </w:pPr>
    </w:p>
    <w:p w14:paraId="6B8C7578" w14:textId="1113841A" w:rsidR="00C979D3" w:rsidRPr="00460DB4" w:rsidRDefault="00C979D3" w:rsidP="00453312">
      <w:pPr>
        <w:pStyle w:val="IIpoziom"/>
        <w:spacing w:after="120"/>
      </w:pPr>
      <w:bookmarkStart w:id="93" w:name="_Toc215553610"/>
      <w:r w:rsidRPr="00460DB4">
        <w:t>Z</w:t>
      </w:r>
      <w:r w:rsidR="00BE4C58">
        <w:t>ARZĄDZANIE ZADANIEM</w:t>
      </w:r>
      <w:bookmarkEnd w:id="90"/>
      <w:bookmarkEnd w:id="91"/>
      <w:bookmarkEnd w:id="92"/>
      <w:bookmarkEnd w:id="93"/>
    </w:p>
    <w:p w14:paraId="33AB1092" w14:textId="49AF8397" w:rsidR="00E511B5" w:rsidRPr="006B6C36" w:rsidRDefault="00E511B5" w:rsidP="00453312">
      <w:pPr>
        <w:pStyle w:val="IIIPoziom3"/>
        <w:spacing w:before="120" w:after="120"/>
      </w:pPr>
      <w:bookmarkStart w:id="94" w:name="_Toc346535325"/>
      <w:bookmarkStart w:id="95" w:name="_Toc347146815"/>
      <w:r w:rsidRPr="00185B04">
        <w:t>Na każde wezwanie Zmawiającego przekazanego Wykonawcy ustnie (telefonicznie) lub mailowo Wykonawca będzie zobowiązany do przekazania informacji n/t aktualnego zaawansowania prac oraz przewidywanego terminu ich zakończenia. Wezwanie Zmawiającego musi zawierać informację n/t formy (rozmowa bezpośrednia, telefon, mail lub pismo), w jakiej informacja zwrotna ma być mu przekazana</w:t>
      </w:r>
      <w:r w:rsidR="00BC40FA">
        <w:t>.</w:t>
      </w:r>
    </w:p>
    <w:p w14:paraId="6D4AC720" w14:textId="77777777" w:rsidR="00EF7A69" w:rsidRPr="00A40894" w:rsidRDefault="00EF7A69" w:rsidP="00453312">
      <w:pPr>
        <w:pStyle w:val="Ipoziom0"/>
        <w:spacing w:after="120"/>
      </w:pPr>
    </w:p>
    <w:p w14:paraId="5D8B4060" w14:textId="4B44EC3E" w:rsidR="00C979D3" w:rsidRPr="00C979D3" w:rsidRDefault="00266B45" w:rsidP="00453312">
      <w:pPr>
        <w:pStyle w:val="Stronatytuowa0"/>
      </w:pPr>
      <w:r>
        <w:t>OPZ</w:t>
      </w:r>
      <w:r w:rsidR="00C979D3" w:rsidRPr="00C979D3">
        <w:t xml:space="preserve"> CZĘŚĆ II - OGÓLNA</w:t>
      </w:r>
      <w:bookmarkEnd w:id="94"/>
      <w:bookmarkEnd w:id="95"/>
    </w:p>
    <w:p w14:paraId="0213ECEE" w14:textId="3CD3157A" w:rsidR="00C979D3" w:rsidRPr="00E24107" w:rsidRDefault="00C979D3" w:rsidP="00453312">
      <w:pPr>
        <w:pStyle w:val="IPoziom1"/>
        <w:spacing w:after="120"/>
        <w:outlineLvl w:val="0"/>
      </w:pPr>
      <w:bookmarkStart w:id="96" w:name="_Toc347146816"/>
      <w:bookmarkStart w:id="97" w:name="_Toc77934069"/>
      <w:bookmarkStart w:id="98" w:name="_Toc77785425"/>
      <w:bookmarkStart w:id="99" w:name="_Toc77933562"/>
      <w:bookmarkStart w:id="100" w:name="_Toc215553611"/>
      <w:r w:rsidRPr="00E24107">
        <w:lastRenderedPageBreak/>
        <w:t xml:space="preserve">WYMAGANIA OGÓLNE DOTYCZĄCE REALIZACJI </w:t>
      </w:r>
      <w:bookmarkEnd w:id="96"/>
      <w:r w:rsidR="00AB75B4" w:rsidRPr="00E24107">
        <w:t>PRAC</w:t>
      </w:r>
      <w:bookmarkEnd w:id="97"/>
      <w:bookmarkEnd w:id="98"/>
      <w:bookmarkEnd w:id="99"/>
      <w:bookmarkEnd w:id="100"/>
    </w:p>
    <w:p w14:paraId="5B0C414B" w14:textId="2CD9BB04" w:rsidR="00123662" w:rsidRDefault="00C979D3" w:rsidP="00453312">
      <w:pPr>
        <w:pStyle w:val="IIpoziom"/>
        <w:spacing w:after="120"/>
      </w:pPr>
      <w:bookmarkStart w:id="101" w:name="_Toc77786117"/>
      <w:bookmarkStart w:id="102" w:name="_Toc77846396"/>
      <w:bookmarkStart w:id="103" w:name="_Toc347146817"/>
      <w:bookmarkStart w:id="104" w:name="_Toc77934070"/>
      <w:bookmarkStart w:id="105" w:name="_Toc77933563"/>
      <w:bookmarkStart w:id="106" w:name="_Toc215553612"/>
      <w:bookmarkEnd w:id="101"/>
      <w:bookmarkEnd w:id="102"/>
      <w:r w:rsidRPr="00460DB4">
        <w:t>W</w:t>
      </w:r>
      <w:r w:rsidR="00BE4C58">
        <w:t>YMAGANIA OGÓLNE</w:t>
      </w:r>
      <w:bookmarkEnd w:id="103"/>
      <w:bookmarkEnd w:id="104"/>
      <w:bookmarkEnd w:id="105"/>
      <w:bookmarkEnd w:id="106"/>
    </w:p>
    <w:p w14:paraId="2BD2BD01" w14:textId="203283E2" w:rsidR="00123662" w:rsidRDefault="00D063D2" w:rsidP="00453312">
      <w:pPr>
        <w:pStyle w:val="Ipoziom0"/>
        <w:spacing w:after="120"/>
      </w:pPr>
      <w:r>
        <w:t>Dostarczona p</w:t>
      </w:r>
      <w:r w:rsidR="00FC2A38" w:rsidRPr="00A40894">
        <w:t xml:space="preserve">ompa </w:t>
      </w:r>
      <w:r w:rsidR="008759FE">
        <w:t>wody chłodzącej</w:t>
      </w:r>
      <w:r w:rsidR="00FC2A38" w:rsidRPr="00A40894">
        <w:t xml:space="preserve"> powinna</w:t>
      </w:r>
      <w:r>
        <w:t xml:space="preserve"> posiadać parametry nie gorsze niż te przedstawione</w:t>
      </w:r>
      <w:r w:rsidR="00FC2A38" w:rsidRPr="00A40894">
        <w:t xml:space="preserve"> w pkt 2.2 OPZ parametry, zostać dostarczona</w:t>
      </w:r>
      <w:r w:rsidR="002F1325" w:rsidRPr="00A40894">
        <w:t xml:space="preserve"> wraz z kompletną dokumentacja techniczn</w:t>
      </w:r>
      <w:r w:rsidR="008759FE">
        <w:t xml:space="preserve">ą </w:t>
      </w:r>
      <w:r w:rsidR="002F1325" w:rsidRPr="00A40894">
        <w:t>(dokumenty DTR</w:t>
      </w:r>
      <w:r w:rsidR="00453312" w:rsidRPr="00A40894">
        <w:t>), a</w:t>
      </w:r>
      <w:r w:rsidR="002F1325" w:rsidRPr="00A40894">
        <w:t xml:space="preserve"> także zamontowana </w:t>
      </w:r>
      <w:r w:rsidR="008759FE">
        <w:t>w miejscu demontowanej pompy wody chłodzącej</w:t>
      </w:r>
      <w:r w:rsidR="002F1325" w:rsidRPr="00A40894">
        <w:t xml:space="preserve"> bloku nr 2 w </w:t>
      </w:r>
      <w:r w:rsidR="00FC2A38" w:rsidRPr="00A40894">
        <w:t>PGE Energia Ciepła S.A. Oddział w Kielcach</w:t>
      </w:r>
      <w:r w:rsidR="002F1325" w:rsidRPr="00A40894">
        <w:t>.</w:t>
      </w:r>
    </w:p>
    <w:p w14:paraId="0F13B1F3" w14:textId="77777777" w:rsidR="00D4191A" w:rsidRPr="00A40894" w:rsidRDefault="00D4191A" w:rsidP="00453312">
      <w:pPr>
        <w:pStyle w:val="Ipoziom0"/>
        <w:spacing w:after="120"/>
      </w:pPr>
    </w:p>
    <w:p w14:paraId="08D32D27" w14:textId="000229D3" w:rsidR="00717FBF" w:rsidRDefault="00C979D3" w:rsidP="00453312">
      <w:pPr>
        <w:pStyle w:val="IIpoziom"/>
        <w:spacing w:after="120"/>
      </w:pPr>
      <w:bookmarkStart w:id="107" w:name="_Toc347146818"/>
      <w:bookmarkStart w:id="108" w:name="_Toc215553613"/>
      <w:r w:rsidRPr="00460DB4">
        <w:t>W</w:t>
      </w:r>
      <w:r w:rsidR="00BE4C58">
        <w:t>YMAGANIA REALIZACYJNE</w:t>
      </w:r>
      <w:bookmarkEnd w:id="107"/>
      <w:bookmarkEnd w:id="108"/>
    </w:p>
    <w:p w14:paraId="49E8C01B" w14:textId="53D40BBD" w:rsidR="00C979D3" w:rsidRPr="00C979D3" w:rsidRDefault="00C979D3" w:rsidP="00453312">
      <w:pPr>
        <w:pStyle w:val="IIIPoziom3"/>
        <w:spacing w:before="120" w:after="120"/>
      </w:pPr>
      <w:r w:rsidRPr="00C979D3">
        <w:t>Wszystkie materiały</w:t>
      </w:r>
      <w:r w:rsidR="00BB2D82">
        <w:t>,</w:t>
      </w:r>
      <w:r w:rsidRPr="00C979D3">
        <w:t xml:space="preserve"> które będą wykorzystane do realizacji </w:t>
      </w:r>
      <w:r w:rsidR="00AB75B4">
        <w:t>Prac</w:t>
      </w:r>
      <w:r w:rsidR="00AB75B4" w:rsidRPr="00C979D3">
        <w:t xml:space="preserve"> </w:t>
      </w:r>
      <w:r w:rsidRPr="00C979D3">
        <w:t xml:space="preserve">muszą posiadać stosowne aprobaty, certyfikaty, świadectwa jakości lub atesty dopuszczenia do stosowania w Polsce, które po zakończeniu </w:t>
      </w:r>
      <w:r w:rsidR="003858D0">
        <w:t>P</w:t>
      </w:r>
      <w:r w:rsidRPr="00C979D3">
        <w:t>rac stanowić będą integralną część dokumentacji powykonawczej</w:t>
      </w:r>
      <w:r w:rsidR="004777E0">
        <w:t>.</w:t>
      </w:r>
    </w:p>
    <w:p w14:paraId="011EA1C1" w14:textId="42D8A141" w:rsidR="00C979D3" w:rsidRPr="00C979D3" w:rsidRDefault="00C979D3" w:rsidP="00453312">
      <w:pPr>
        <w:pStyle w:val="IIIPoziom3"/>
        <w:spacing w:before="120" w:after="120"/>
      </w:pPr>
      <w:r w:rsidRPr="00C979D3">
        <w:t xml:space="preserve">Wykonawca zrealizuje wszystkie </w:t>
      </w:r>
      <w:r w:rsidR="00186DA3">
        <w:t>Prace</w:t>
      </w:r>
      <w:r w:rsidRPr="00C979D3">
        <w:t xml:space="preserve"> zgodnie z:</w:t>
      </w:r>
    </w:p>
    <w:p w14:paraId="45BCA7E5" w14:textId="1DBAF766" w:rsidR="00C979D3" w:rsidRPr="00C979D3" w:rsidRDefault="00C979D3" w:rsidP="00453312">
      <w:pPr>
        <w:pStyle w:val="VPoziom5"/>
        <w:spacing w:before="120" w:after="120"/>
      </w:pPr>
      <w:r w:rsidRPr="00C979D3">
        <w:t xml:space="preserve">założeniami </w:t>
      </w:r>
      <w:r w:rsidR="00266B45">
        <w:t>OPZ</w:t>
      </w:r>
      <w:r w:rsidRPr="00C979D3">
        <w:t>,</w:t>
      </w:r>
    </w:p>
    <w:p w14:paraId="7181E8CC" w14:textId="77777777" w:rsidR="00C979D3" w:rsidRPr="00C979D3" w:rsidRDefault="00C979D3" w:rsidP="00453312">
      <w:pPr>
        <w:pStyle w:val="VPoziom5"/>
        <w:spacing w:before="120" w:after="120"/>
      </w:pPr>
      <w:r w:rsidRPr="00C979D3">
        <w:t>z profesjonalną starannością,</w:t>
      </w:r>
    </w:p>
    <w:p w14:paraId="4CA543CE" w14:textId="3B23CDD2" w:rsidR="00FD0FAA" w:rsidRDefault="00FD0FAA" w:rsidP="00453312">
      <w:pPr>
        <w:pStyle w:val="VPoziom5"/>
        <w:spacing w:before="120" w:after="120"/>
      </w:pPr>
      <w:r w:rsidRPr="00BB4E11">
        <w:t>Prawem Budowlanym oraz rozporządzeniami wykonawczymi,</w:t>
      </w:r>
    </w:p>
    <w:p w14:paraId="1FCCD226" w14:textId="4DDFD7E8" w:rsidR="00C979D3" w:rsidRDefault="00C979D3" w:rsidP="00453312">
      <w:pPr>
        <w:pStyle w:val="VPoziom5"/>
        <w:spacing w:before="120" w:after="120"/>
      </w:pPr>
      <w:r w:rsidRPr="00C979D3">
        <w:t xml:space="preserve">zgodnie z przepisami BHP, </w:t>
      </w:r>
      <w:r w:rsidR="00484648" w:rsidRPr="00C979D3">
        <w:t>przeciwpożarowymi</w:t>
      </w:r>
      <w:r w:rsidRPr="00C979D3">
        <w:t xml:space="preserve"> i ochrony środowiska,</w:t>
      </w:r>
    </w:p>
    <w:p w14:paraId="19DEE154" w14:textId="79D8F7F9" w:rsidR="008759FE" w:rsidRPr="00C979D3" w:rsidRDefault="008759FE" w:rsidP="00453312">
      <w:pPr>
        <w:pStyle w:val="VPoziom5"/>
        <w:spacing w:before="120" w:after="120"/>
      </w:pPr>
      <w:r>
        <w:t xml:space="preserve">zgodnie z opracowanym Projektem Organizacji </w:t>
      </w:r>
      <w:r w:rsidR="00A52017">
        <w:t>Robót</w:t>
      </w:r>
      <w:r>
        <w:t xml:space="preserve"> (POR).</w:t>
      </w:r>
    </w:p>
    <w:p w14:paraId="0893AF59" w14:textId="2E82FD71" w:rsidR="00C979D3" w:rsidRPr="00C979D3" w:rsidRDefault="00C979D3" w:rsidP="00453312">
      <w:pPr>
        <w:pStyle w:val="IIIPoziom3"/>
        <w:spacing w:before="120" w:after="120"/>
      </w:pPr>
      <w:r w:rsidRPr="00C979D3">
        <w:t xml:space="preserve">Każdy wyrób i materiał przeznaczony do wbudowania, a dostarczony na </w:t>
      </w:r>
      <w:r w:rsidR="00AB75B4">
        <w:t>miejsce Prac</w:t>
      </w:r>
      <w:r w:rsidRPr="00C979D3">
        <w:t xml:space="preserve"> musi posiadać wszystkie niezbędne dokumenty dopuszczające do stosowania na rynku polskim</w:t>
      </w:r>
      <w:r w:rsidR="005536DC">
        <w:t>,</w:t>
      </w:r>
      <w:r w:rsidRPr="00C979D3">
        <w:t xml:space="preserve"> m.in. stwierdzające jego pochodzenie, przydatność techniczną, spełnienie warunków wymagań BHP, ppoż. i Sanepidu (atesty, certyfikaty, poświadczenia, świadectwa jakości, zgodności, oceny ryzyka itp.) oraz normy jakości. W</w:t>
      </w:r>
      <w:r w:rsidR="005536DC">
        <w:t> </w:t>
      </w:r>
      <w:r w:rsidRPr="00C979D3">
        <w:t>przypadku rusztowań, muszą one spełniać wymagania przepisów prawa i posiadać zatwierdzony projekt zgodnie przepisami w tym zakresie.</w:t>
      </w:r>
    </w:p>
    <w:p w14:paraId="24BAACD8" w14:textId="6EEE1027" w:rsidR="00C979D3" w:rsidRPr="00E24107" w:rsidRDefault="00C979D3" w:rsidP="00453312">
      <w:pPr>
        <w:pStyle w:val="IIIPoziom3"/>
        <w:spacing w:before="120" w:after="120"/>
      </w:pPr>
      <w:r w:rsidRPr="00C979D3">
        <w:t xml:space="preserve">Wykonawca musi w swoim zakresie uwzględnić wszystkie koszty towarzyszące, które trzeba ponieść realizując </w:t>
      </w:r>
      <w:r w:rsidR="004777E0">
        <w:t>P</w:t>
      </w:r>
      <w:r w:rsidRPr="00C979D3">
        <w:t xml:space="preserve">race, między innymi koszty wywozu </w:t>
      </w:r>
      <w:r w:rsidR="00A23FA5" w:rsidRPr="00A23FA5">
        <w:t xml:space="preserve">z terenu zakładu </w:t>
      </w:r>
      <w:r w:rsidRPr="00C979D3">
        <w:t xml:space="preserve">materiałów lub elementów </w:t>
      </w:r>
      <w:r w:rsidR="00A23FA5">
        <w:t>odpadowych powstałych w wyniku prowadzonych Prac</w:t>
      </w:r>
      <w:r w:rsidR="00A33DAD">
        <w:t xml:space="preserve">, </w:t>
      </w:r>
      <w:r w:rsidRPr="00C979D3">
        <w:t xml:space="preserve">z wyjątkiem złomu stalowego i metali kolorowych (który musi być pocięty, w ramach kosztów </w:t>
      </w:r>
      <w:r w:rsidR="000E4161">
        <w:t>W</w:t>
      </w:r>
      <w:r w:rsidRPr="00C979D3">
        <w:t>ykonawcy, na elementy mieszczące się do kontenera) oraz oleju odpadowego.</w:t>
      </w:r>
    </w:p>
    <w:p w14:paraId="2885A732" w14:textId="738E8F4E" w:rsidR="00C979D3" w:rsidRDefault="00C979D3" w:rsidP="00453312">
      <w:pPr>
        <w:pStyle w:val="IIIPoziom3"/>
        <w:spacing w:before="120" w:after="120"/>
      </w:pPr>
      <w:r w:rsidRPr="00C979D3">
        <w:t xml:space="preserve">Wykonawca podczas realizacji </w:t>
      </w:r>
      <w:r w:rsidR="004D2DAB">
        <w:t>P</w:t>
      </w:r>
      <w:r w:rsidRPr="00C979D3">
        <w:t xml:space="preserve">rac zobowiązany będzie do prowadzenia swoich </w:t>
      </w:r>
      <w:r w:rsidR="00D92D41">
        <w:t>P</w:t>
      </w:r>
      <w:r w:rsidRPr="00C979D3">
        <w:t>rac w sposób umożliwiający poprawne funkcjonowanie zakładu podczas procesów produkcji energii.</w:t>
      </w:r>
    </w:p>
    <w:p w14:paraId="3EF27CE3" w14:textId="4E54EE43" w:rsidR="00977AB7" w:rsidRDefault="00977AB7" w:rsidP="00977AB7">
      <w:pPr>
        <w:pStyle w:val="IIIPoziom3"/>
      </w:pPr>
      <w:r w:rsidRPr="00977A11">
        <w:t>W przypadku konieczności wykonania zmian technicznych aktualnie zastosowanych króćców przyłączeniowych bądź zastosowania króćców innego typu Wykonawca będzie zobowiązany wykonać wszelakie zmiany na swój koszt</w:t>
      </w:r>
      <w:r>
        <w:t>, po wcześniejszym poinformowaniu Zamawiającego.</w:t>
      </w:r>
      <w:r w:rsidRPr="00977A11">
        <w:t xml:space="preserve"> </w:t>
      </w:r>
    </w:p>
    <w:p w14:paraId="53B2FAEA" w14:textId="77777777" w:rsidR="00D4191A" w:rsidRPr="00C979D3" w:rsidRDefault="00D4191A" w:rsidP="00D4191A">
      <w:pPr>
        <w:pStyle w:val="IIIPoziom3"/>
        <w:numPr>
          <w:ilvl w:val="0"/>
          <w:numId w:val="0"/>
        </w:numPr>
        <w:spacing w:before="120" w:after="120"/>
        <w:ind w:left="1146"/>
      </w:pPr>
    </w:p>
    <w:p w14:paraId="3C343F7F" w14:textId="4A42322F" w:rsidR="00E511B5" w:rsidRPr="00A52017" w:rsidRDefault="00C979D3" w:rsidP="00453312">
      <w:pPr>
        <w:pStyle w:val="IIpoziom"/>
        <w:spacing w:after="120"/>
        <w:rPr>
          <w:bCs/>
          <w:iCs/>
        </w:rPr>
      </w:pPr>
      <w:bookmarkStart w:id="109" w:name="_Toc347146819"/>
      <w:bookmarkStart w:id="110" w:name="_Toc215553614"/>
      <w:r w:rsidRPr="00460DB4">
        <w:t>P</w:t>
      </w:r>
      <w:r w:rsidR="00BE4C58">
        <w:t xml:space="preserve">ODSTAWOWE OBOWIĄZAKI WYKONAWCY </w:t>
      </w:r>
      <w:bookmarkEnd w:id="109"/>
      <w:r w:rsidR="00BE4C58">
        <w:t>W ZAKRESIE REALIZACJI PRAC</w:t>
      </w:r>
      <w:bookmarkEnd w:id="110"/>
      <w:r w:rsidRPr="00460DB4">
        <w:t xml:space="preserve"> </w:t>
      </w:r>
    </w:p>
    <w:p w14:paraId="0F5F93A8" w14:textId="3DD67414" w:rsidR="00D90FFA" w:rsidRPr="00D90FFA" w:rsidRDefault="00D90FFA" w:rsidP="00977AB7">
      <w:pPr>
        <w:pStyle w:val="IIIPoziom3"/>
        <w:spacing w:before="120" w:after="120"/>
        <w:ind w:left="1145"/>
        <w:rPr>
          <w:rFonts w:ascii="Aptos" w:hAnsi="Aptos"/>
          <w:sz w:val="22"/>
          <w:szCs w:val="22"/>
        </w:rPr>
      </w:pPr>
      <w:bookmarkStart w:id="111" w:name="_Hlk215556312"/>
      <w:r>
        <w:t>Wykonawca zobowiązany jest do wykonania wszelkich niezbędnych inwentaryzacji potrzebnych do realizacji przedmiotu umowy. Dane przekazane przez Zamawiającego w Opisie Przedmiotu Zamówienia mają charakter jedynie informacyjny i nie zdejmują z Wykonawcy odpowiedzialności za przeprowadzenie niezbędnych inwentaryzacji, badań i analiz.</w:t>
      </w:r>
    </w:p>
    <w:p w14:paraId="0BF1FB51" w14:textId="77C9AF86" w:rsidR="00A52017" w:rsidRPr="00B551E4" w:rsidRDefault="00A52017" w:rsidP="00977AB7">
      <w:pPr>
        <w:pStyle w:val="IIIPoziom3"/>
        <w:spacing w:before="120" w:after="120"/>
        <w:ind w:left="1145"/>
      </w:pPr>
      <w:r>
        <w:t>Lista obowiązków wykonawcy w zakresie realizacji prac:</w:t>
      </w:r>
    </w:p>
    <w:bookmarkEnd w:id="111"/>
    <w:p w14:paraId="3B74BB50" w14:textId="77777777" w:rsidR="00E511B5" w:rsidRPr="00CB3428" w:rsidRDefault="00E511B5" w:rsidP="00453312">
      <w:pPr>
        <w:pStyle w:val="IVPoziom4"/>
        <w:spacing w:before="120" w:after="120"/>
      </w:pPr>
      <w:r w:rsidRPr="00CB3428">
        <w:t xml:space="preserve">Przedstawienie Zamawiającemu listy pracowników z zaznaczeniem posiadanych przez nich uprawnień w zależności do charakteru realizowanych </w:t>
      </w:r>
      <w:r>
        <w:t>P</w:t>
      </w:r>
      <w:r w:rsidRPr="00CB3428">
        <w:t>rac (w tym energetycznych).</w:t>
      </w:r>
    </w:p>
    <w:p w14:paraId="0842AD2E" w14:textId="77777777" w:rsidR="00E511B5" w:rsidRPr="00CB3428" w:rsidRDefault="00E511B5" w:rsidP="00453312">
      <w:pPr>
        <w:pStyle w:val="IVPoziom4"/>
        <w:spacing w:before="120" w:after="120"/>
      </w:pPr>
      <w:r w:rsidRPr="00CB3428">
        <w:t>Odebranie miejsca Prac z podaniem pisemnego zapotrzebowania na media i ich parametry.</w:t>
      </w:r>
    </w:p>
    <w:p w14:paraId="00FA6B46" w14:textId="77777777" w:rsidR="00E511B5" w:rsidRPr="00CB3428" w:rsidRDefault="00E511B5" w:rsidP="00453312">
      <w:pPr>
        <w:pStyle w:val="IVPoziom4"/>
        <w:spacing w:before="120" w:after="120"/>
      </w:pPr>
      <w:r w:rsidRPr="00CB3428">
        <w:t>Realizacja Prac zgodnie z zatwierdzoną przez Zamawiającego dokumentacją</w:t>
      </w:r>
      <w:r>
        <w:t>.</w:t>
      </w:r>
    </w:p>
    <w:p w14:paraId="21F1FA54" w14:textId="77777777" w:rsidR="00E511B5" w:rsidRPr="00CB3428" w:rsidRDefault="00E511B5" w:rsidP="00453312">
      <w:pPr>
        <w:pStyle w:val="IVPoziom4"/>
        <w:spacing w:before="120" w:after="120"/>
      </w:pPr>
      <w:r w:rsidRPr="00CB3428">
        <w:t xml:space="preserve">Przedstawienie sprawozdania z postępu </w:t>
      </w:r>
      <w:r>
        <w:t>P</w:t>
      </w:r>
      <w:r w:rsidRPr="00CB3428">
        <w:t>rac wg wymagań Zamawiającego.</w:t>
      </w:r>
    </w:p>
    <w:p w14:paraId="646BCCEB" w14:textId="77777777" w:rsidR="00E511B5" w:rsidRPr="00CB3428" w:rsidRDefault="00E511B5" w:rsidP="00453312">
      <w:pPr>
        <w:pStyle w:val="IVPoziom4"/>
        <w:spacing w:before="120" w:after="120"/>
      </w:pPr>
      <w:r w:rsidRPr="00CB3428">
        <w:lastRenderedPageBreak/>
        <w:t>Koordynowanie na bieżąco wykonywanych przez siebie Prac z Pracami wykonywanymi przez innych Wykonawców w porozumieniu z Przedstawicielem Zamawiającego.</w:t>
      </w:r>
    </w:p>
    <w:p w14:paraId="16A146FD" w14:textId="77777777" w:rsidR="00E511B5" w:rsidRPr="00CB3428" w:rsidRDefault="00E511B5" w:rsidP="00453312">
      <w:pPr>
        <w:pStyle w:val="IVPoziom4"/>
        <w:spacing w:before="120" w:after="120"/>
      </w:pPr>
      <w:r w:rsidRPr="00CB3428">
        <w:t>Przetransportowanie usuniętych elementów metalowych do kontenerów na materiały przeznaczone do złomowania.</w:t>
      </w:r>
    </w:p>
    <w:p w14:paraId="442D15CD" w14:textId="77777777" w:rsidR="00E511B5" w:rsidRPr="00CB3428" w:rsidRDefault="00E511B5" w:rsidP="00453312">
      <w:pPr>
        <w:pStyle w:val="IVPoziom4"/>
        <w:spacing w:before="120" w:after="120"/>
      </w:pPr>
      <w:r w:rsidRPr="00CB3428">
        <w:t>Zapewnienie transportu elementów podlegających montażowi do miejsca ich montażu.</w:t>
      </w:r>
    </w:p>
    <w:p w14:paraId="10AA34AA" w14:textId="77777777" w:rsidR="00E511B5" w:rsidRPr="00CB3428" w:rsidRDefault="00E511B5" w:rsidP="00453312">
      <w:pPr>
        <w:pStyle w:val="IVPoziom4"/>
        <w:spacing w:before="120" w:after="120"/>
      </w:pPr>
      <w:r w:rsidRPr="00CB3428">
        <w:t xml:space="preserve">Wykonawca przed przystąpieniem do </w:t>
      </w:r>
      <w:r>
        <w:t>P</w:t>
      </w:r>
      <w:r w:rsidRPr="00CB3428">
        <w:t>rac na miejscu Prac dostarczy Przedstawicielowi Zamawiającego do akceptacji następujące dokumenty:</w:t>
      </w:r>
    </w:p>
    <w:p w14:paraId="6CB31367" w14:textId="77777777" w:rsidR="00E511B5" w:rsidRPr="002751EC" w:rsidRDefault="00E511B5" w:rsidP="00453312">
      <w:pPr>
        <w:pStyle w:val="VPoziom5"/>
        <w:spacing w:before="120" w:after="120"/>
      </w:pPr>
      <w:r>
        <w:t>l</w:t>
      </w:r>
      <w:r w:rsidRPr="002751EC">
        <w:t xml:space="preserve">istę pracowników </w:t>
      </w:r>
      <w:r>
        <w:t xml:space="preserve">funkcyjnych </w:t>
      </w:r>
      <w:r w:rsidRPr="002751EC">
        <w:t>z zaznaczonymi uprawnieniami (w tym energetycznymi) oraz wskazaniem osób dozoru Wykonawcy i określeniem ich funkcji,</w:t>
      </w:r>
    </w:p>
    <w:p w14:paraId="2CFC58B8" w14:textId="77777777" w:rsidR="00E511B5" w:rsidRPr="002751EC" w:rsidRDefault="00E511B5" w:rsidP="00453312">
      <w:pPr>
        <w:pStyle w:val="VPoziom5"/>
        <w:spacing w:before="120" w:after="120"/>
      </w:pPr>
      <w:r>
        <w:t>l</w:t>
      </w:r>
      <w:r w:rsidRPr="002751EC">
        <w:t xml:space="preserve">istę pracowników </w:t>
      </w:r>
      <w:r>
        <w:t xml:space="preserve">funkcyjnych </w:t>
      </w:r>
      <w:r w:rsidRPr="002751EC">
        <w:t>wyposażonych w telefony komórkowe i ich numery,</w:t>
      </w:r>
    </w:p>
    <w:p w14:paraId="67E45FE3" w14:textId="15D6F273" w:rsidR="00E511B5" w:rsidRDefault="00A52017" w:rsidP="00453312">
      <w:pPr>
        <w:pStyle w:val="VPoziom5"/>
        <w:spacing w:before="120" w:after="120"/>
      </w:pPr>
      <w:r>
        <w:t>Projekt</w:t>
      </w:r>
      <w:r w:rsidR="00E511B5" w:rsidRPr="002751EC">
        <w:t xml:space="preserve"> </w:t>
      </w:r>
      <w:r>
        <w:t>O</w:t>
      </w:r>
      <w:r w:rsidR="00E511B5" w:rsidRPr="002751EC">
        <w:t xml:space="preserve">rganizacji </w:t>
      </w:r>
      <w:r>
        <w:t>Robót (POR)</w:t>
      </w:r>
      <w:r w:rsidR="00E511B5" w:rsidRPr="002751EC">
        <w:t>.</w:t>
      </w:r>
    </w:p>
    <w:p w14:paraId="7E735445" w14:textId="28E51B74" w:rsidR="00E511B5" w:rsidRPr="00CB3428" w:rsidRDefault="00E511B5" w:rsidP="00453312">
      <w:pPr>
        <w:pStyle w:val="IVPoziom4"/>
        <w:spacing w:before="120" w:after="120"/>
      </w:pPr>
      <w:r w:rsidRPr="00CB3428">
        <w:t xml:space="preserve">Wykonawca w czasie trwania Prac będzie zobowiązany do utrzymania porządku na terenie </w:t>
      </w:r>
      <w:r>
        <w:t>Prac</w:t>
      </w:r>
      <w:r w:rsidRPr="00CB3428">
        <w:t xml:space="preserve">. Po ukończeniu Prac </w:t>
      </w:r>
      <w:r w:rsidRPr="008643DB">
        <w:t>Wykonawca</w:t>
      </w:r>
      <w:r w:rsidRPr="00CB3428">
        <w:t xml:space="preserve"> usunie cały </w:t>
      </w:r>
      <w:r>
        <w:t>s</w:t>
      </w:r>
      <w:r w:rsidRPr="00CB3428">
        <w:t>przęt Wykonawcy i pozostawi miejsce Prac czyst</w:t>
      </w:r>
      <w:r>
        <w:t>e</w:t>
      </w:r>
      <w:r w:rsidRPr="00CB3428">
        <w:t xml:space="preserve"> i uporządkowan</w:t>
      </w:r>
      <w:r>
        <w:t>e</w:t>
      </w:r>
      <w:r w:rsidRPr="00CB3428">
        <w:t>.</w:t>
      </w:r>
    </w:p>
    <w:p w14:paraId="2974DE0B" w14:textId="77777777" w:rsidR="00E511B5" w:rsidRPr="00CB3428" w:rsidRDefault="00E511B5" w:rsidP="00453312">
      <w:pPr>
        <w:pStyle w:val="IVPoziom4"/>
        <w:spacing w:before="120" w:after="120"/>
      </w:pPr>
      <w:r w:rsidRPr="00CB3428">
        <w:t>Wykonawca oświadcza, że zastosuje się do obowiązku poddania kontroli przez Służby Ochrony Zamawiającego, osób i środków transportu</w:t>
      </w:r>
      <w:r>
        <w:t>,</w:t>
      </w:r>
      <w:r w:rsidRPr="00CB3428">
        <w:t xml:space="preserve"> w związku z wwozem i wywozem materiałów i narzędzi oraz osób</w:t>
      </w:r>
      <w:r>
        <w:t>,</w:t>
      </w:r>
      <w:r w:rsidRPr="00CB3428">
        <w:t xml:space="preserve"> w związku z</w:t>
      </w:r>
      <w:r>
        <w:t> </w:t>
      </w:r>
      <w:r w:rsidRPr="00CB3428">
        <w:t>badaniem stanu trzeźwości.</w:t>
      </w:r>
    </w:p>
    <w:p w14:paraId="037712F5" w14:textId="77777777" w:rsidR="00E511B5" w:rsidRPr="00CB3428" w:rsidRDefault="00E511B5" w:rsidP="00453312">
      <w:pPr>
        <w:pStyle w:val="IVPoziom4"/>
        <w:spacing w:before="120" w:after="120"/>
      </w:pPr>
      <w:r w:rsidRPr="00CB3428">
        <w:t>Wykonawca po podpisaniu Umowy zobowiązany jest uzyskać od służb ochrony Zamawiającego odpowiednie identyfikatory uprawniające do wejścia na teren realizacji Prac.</w:t>
      </w:r>
    </w:p>
    <w:p w14:paraId="0A1EF502" w14:textId="77777777" w:rsidR="00E511B5" w:rsidRPr="00CB3428" w:rsidRDefault="00E511B5" w:rsidP="00453312">
      <w:pPr>
        <w:pStyle w:val="IVPoziom4"/>
        <w:spacing w:before="120" w:after="120"/>
      </w:pPr>
      <w:r w:rsidRPr="00CB3428">
        <w:t>Każdy pracownik Wykonawcy, przebywający na terenie Zamawiającego, zobowiązany jest do noszenia identyfikatora przypiętego do wierzchniego ubrania w widocznym miejscu.</w:t>
      </w:r>
    </w:p>
    <w:p w14:paraId="0F048E77" w14:textId="5AA8D082" w:rsidR="00C979D3" w:rsidRDefault="00E511B5" w:rsidP="00453312">
      <w:pPr>
        <w:pStyle w:val="IIIPoziom3"/>
        <w:spacing w:before="120" w:after="120"/>
      </w:pPr>
      <w:r w:rsidRPr="00CB3428">
        <w:t xml:space="preserve">Wykonawca zobowiązany jest do niezwłocznego przekazania Zamawiającemu informacji o wypadkach przy </w:t>
      </w:r>
      <w:r>
        <w:t>P</w:t>
      </w:r>
      <w:r w:rsidRPr="00CB3428">
        <w:t xml:space="preserve">racy i </w:t>
      </w:r>
      <w:r w:rsidRPr="008643DB">
        <w:t>zdarz</w:t>
      </w:r>
      <w:r w:rsidRPr="00B035CF">
        <w:t>eniach</w:t>
      </w:r>
      <w:r w:rsidRPr="00CB3428">
        <w:t xml:space="preserve"> prawie wypadkowych z udziałem pracowników Wykonawcy/Podwykonawców podczas </w:t>
      </w:r>
      <w:r>
        <w:t>P</w:t>
      </w:r>
      <w:r w:rsidRPr="00CB3428">
        <w:t>rac wykonywanych na terenie Zamawiającego do służb BHP oraz przedstawiciela strony Zamawiającego (Poleceniodawcy).</w:t>
      </w:r>
    </w:p>
    <w:p w14:paraId="4AA0B398" w14:textId="77777777" w:rsidR="00A52017" w:rsidRDefault="00A52017" w:rsidP="00A52017">
      <w:pPr>
        <w:pStyle w:val="IIIPoziom3"/>
        <w:numPr>
          <w:ilvl w:val="0"/>
          <w:numId w:val="0"/>
        </w:numPr>
        <w:spacing w:before="120" w:after="120"/>
        <w:ind w:left="1146"/>
      </w:pPr>
    </w:p>
    <w:p w14:paraId="0B90EBDA" w14:textId="1AE67031" w:rsidR="00C979D3" w:rsidRPr="00460DB4" w:rsidRDefault="00C979D3" w:rsidP="00453312">
      <w:pPr>
        <w:pStyle w:val="IIpoziom"/>
        <w:spacing w:after="120"/>
      </w:pPr>
      <w:bookmarkStart w:id="112" w:name="_Toc215553615"/>
      <w:bookmarkStart w:id="113" w:name="_Toc312323990"/>
      <w:bookmarkStart w:id="114" w:name="_Toc346535340"/>
      <w:bookmarkStart w:id="115" w:name="_Toc347146820"/>
      <w:r w:rsidRPr="00460DB4">
        <w:t>O</w:t>
      </w:r>
      <w:r w:rsidR="00BE4C58">
        <w:t>RGANIZACJA PRAC</w:t>
      </w:r>
      <w:bookmarkEnd w:id="112"/>
      <w:r w:rsidRPr="00460DB4">
        <w:t xml:space="preserve"> </w:t>
      </w:r>
      <w:bookmarkEnd w:id="113"/>
      <w:bookmarkEnd w:id="114"/>
      <w:bookmarkEnd w:id="115"/>
    </w:p>
    <w:p w14:paraId="47ACA09B" w14:textId="77777777" w:rsidR="00E511B5" w:rsidRPr="00734A6F" w:rsidRDefault="00E511B5" w:rsidP="007746B9">
      <w:pPr>
        <w:pStyle w:val="IIIPoziom3"/>
      </w:pPr>
      <w:r w:rsidRPr="00734A6F">
        <w:t xml:space="preserve">Organizacja miejsca Prac </w:t>
      </w:r>
    </w:p>
    <w:p w14:paraId="449A32A6" w14:textId="77777777" w:rsidR="00E511B5" w:rsidRPr="006D4390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Przez </w:t>
      </w:r>
      <w:r>
        <w:t>miejsce Prac</w:t>
      </w:r>
      <w:r w:rsidRPr="002751EC">
        <w:t xml:space="preserve"> rozumie się cały teren, na którym będą prowadzone </w:t>
      </w:r>
      <w:r>
        <w:t xml:space="preserve">Prace </w:t>
      </w:r>
      <w:r w:rsidRPr="002751EC">
        <w:t xml:space="preserve">wraz </w:t>
      </w:r>
      <w:r w:rsidRPr="006D4390">
        <w:t>z zapleczem socjalno-sanitarnym dla potrzeb realizacji Prac. Miejsce Prac zostanie uzgodnione i </w:t>
      </w:r>
      <w:r w:rsidRPr="003F2A19">
        <w:rPr>
          <w:color w:val="000000" w:themeColor="text1"/>
        </w:rPr>
        <w:t xml:space="preserve">przekazane w formie pisemnej </w:t>
      </w:r>
      <w:r w:rsidRPr="006D4390">
        <w:t>Wykonawcy przed przystąpieniem do Prac.</w:t>
      </w:r>
    </w:p>
    <w:p w14:paraId="6A95EA10" w14:textId="77777777" w:rsidR="00E511B5" w:rsidRPr="006D4390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6D4390">
        <w:t>Szczegółowe kwestie dotyczące mediów, wynajmu pomieszczeń i inne zostały ujęte w</w:t>
      </w:r>
      <w:r>
        <w:t> </w:t>
      </w:r>
      <w:r w:rsidRPr="006D4390">
        <w:t>Umowie.</w:t>
      </w:r>
    </w:p>
    <w:p w14:paraId="144146E6" w14:textId="77777777" w:rsidR="00E511B5" w:rsidRPr="006D4390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6D4390">
        <w:t>Wszystkie osoby, inne niż pracownicy Wykonawcy, oraz jego Podwykonawcy nie będą upoważnione do wstępu na Teren Prac bez zgody Kierownika Prac. Nie dotyczy to przedstawicieli Zamawiającego i osób przez nich upoważnionych wg listy przekazanej Wykonawcy.</w:t>
      </w:r>
    </w:p>
    <w:p w14:paraId="2749AC4A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6D4390">
        <w:t>Wykonawca w każdej chwili umożliwi i ułatwi inspekcję Prac przedstawicielom Zamawiającego oraz innym (np. Państwowa Straż Pożarna, PIP (Państwowa Inspekcja Pracy), PINB itp.) organom kontrolnym.</w:t>
      </w:r>
    </w:p>
    <w:p w14:paraId="50635857" w14:textId="77777777" w:rsidR="00E511B5" w:rsidRPr="002751EC" w:rsidRDefault="00E511B5" w:rsidP="007746B9">
      <w:pPr>
        <w:pStyle w:val="IIIPoziom3"/>
      </w:pPr>
      <w:r w:rsidRPr="002751EC">
        <w:t xml:space="preserve">Zabezpieczenie </w:t>
      </w:r>
      <w:r>
        <w:t xml:space="preserve">Terenu Prac </w:t>
      </w:r>
    </w:p>
    <w:p w14:paraId="0E40EA0F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Zamawiający zapewni zabezpieczenie </w:t>
      </w:r>
      <w:r>
        <w:t xml:space="preserve">Terenu Prac </w:t>
      </w:r>
      <w:r w:rsidRPr="002751EC">
        <w:t>w ramach ogólnego zabezpieczenia zakładu z wykorzystaniem istniejących zabezpieczeń i funkcjonującej Służby Ochrony Zamawiającego.</w:t>
      </w:r>
    </w:p>
    <w:p w14:paraId="6B5FFCDD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>Jeżeli Wykonawca będzie wymagał dodatkowej ochrony, to zapewni ją sobie na własny koszt.</w:t>
      </w:r>
    </w:p>
    <w:p w14:paraId="5C74AC0F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>Wykonawca zobowiązany jest do zabezpieczenia przed zniszczeniem i kradzieżą:</w:t>
      </w:r>
    </w:p>
    <w:p w14:paraId="3F5661B9" w14:textId="77777777" w:rsidR="00E511B5" w:rsidRPr="00A40894" w:rsidRDefault="00E511B5" w:rsidP="00453312">
      <w:pPr>
        <w:pStyle w:val="VIPoziom1"/>
        <w:numPr>
          <w:ilvl w:val="0"/>
          <w:numId w:val="23"/>
        </w:numPr>
        <w:spacing w:before="120" w:after="120"/>
        <w:ind w:left="1701" w:hanging="227"/>
        <w:rPr>
          <w:rFonts w:cs="Times New Roman"/>
          <w:szCs w:val="24"/>
        </w:rPr>
      </w:pPr>
      <w:r w:rsidRPr="00A40894">
        <w:rPr>
          <w:rFonts w:cs="Times New Roman"/>
          <w:szCs w:val="24"/>
        </w:rPr>
        <w:t>części urządzeń zdemontowanych do przeglądu, remontu.</w:t>
      </w:r>
    </w:p>
    <w:p w14:paraId="6FEFCC4D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lastRenderedPageBreak/>
        <w:t>Wykonawca ma obowiązek przestrzegania wszelkich obowiązujących przepisów dotyczących bezpieczeństwa na terenie Zamawiającego.</w:t>
      </w:r>
    </w:p>
    <w:p w14:paraId="5D7D8B80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Wykonawca od chwili rozpoczęcia Prac do chwili Odbioru zapewni trwałe ogrodzenie, oświetlenie, ochronę oraz wszelkie inne niezbędne środki dla zapewnienia bezpieczeństwa terenu </w:t>
      </w:r>
      <w:r>
        <w:t>Prac</w:t>
      </w:r>
      <w:r w:rsidRPr="002751EC">
        <w:t>.</w:t>
      </w:r>
    </w:p>
    <w:p w14:paraId="345D8C23" w14:textId="77777777" w:rsidR="00E511B5" w:rsidRDefault="00E511B5" w:rsidP="007746B9">
      <w:pPr>
        <w:pStyle w:val="IIIPoziom3"/>
      </w:pPr>
      <w:r w:rsidRPr="002751EC">
        <w:t xml:space="preserve">Porządek na </w:t>
      </w:r>
      <w:r>
        <w:t xml:space="preserve">Terenie Prac </w:t>
      </w:r>
    </w:p>
    <w:p w14:paraId="03D5DE01" w14:textId="77777777" w:rsidR="00E511B5" w:rsidRPr="00A40894" w:rsidRDefault="00E511B5" w:rsidP="00453312">
      <w:pPr>
        <w:pStyle w:val="NORMALNYTEKSTBEZNUMERACJI"/>
        <w:spacing w:after="120" w:line="260" w:lineRule="exact"/>
        <w:ind w:left="1077"/>
        <w:outlineLvl w:val="9"/>
        <w:rPr>
          <w:rFonts w:cs="Times New Roman"/>
        </w:rPr>
      </w:pPr>
      <w:r w:rsidRPr="00A40894">
        <w:rPr>
          <w:rFonts w:cs="Times New Roman"/>
        </w:rPr>
        <w:t>Wykonawca zobowiązany jest do utrzymania miejsca Prac w należytym porządku między innymi poprzez:</w:t>
      </w:r>
    </w:p>
    <w:p w14:paraId="3EB2842F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składowanie (w wyznaczonych miejscach) materiałów służących do realizacji </w:t>
      </w:r>
      <w:r>
        <w:t>Prac</w:t>
      </w:r>
      <w:r w:rsidRPr="002751EC">
        <w:t>,</w:t>
      </w:r>
    </w:p>
    <w:p w14:paraId="6185E546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>składowanie (w wyznaczonych miejscach) na paletach, w pojemnikach itp. elementów przeznaczonych do dalszej zabudowy</w:t>
      </w:r>
      <w:r>
        <w:t xml:space="preserve"> </w:t>
      </w:r>
      <w:r w:rsidRPr="002751EC">
        <w:t>(armatura, siłowniki, silniki, itp.),</w:t>
      </w:r>
    </w:p>
    <w:p w14:paraId="68B9A557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zachowanie porządku po zakończeniu </w:t>
      </w:r>
      <w:r>
        <w:t>P</w:t>
      </w:r>
      <w:r w:rsidRPr="002751EC">
        <w:t>rac w każdym dniu,</w:t>
      </w:r>
    </w:p>
    <w:p w14:paraId="3508DE90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w trakcie i po wykonaniu </w:t>
      </w:r>
      <w:r>
        <w:t>P</w:t>
      </w:r>
      <w:r w:rsidRPr="002751EC">
        <w:t>rac</w:t>
      </w:r>
      <w:r>
        <w:t>,</w:t>
      </w:r>
      <w:r w:rsidRPr="002751EC">
        <w:t xml:space="preserve"> Wykonawca jest zobowiązany do usuwania odpadów. </w:t>
      </w:r>
    </w:p>
    <w:p w14:paraId="304EF9A1" w14:textId="77777777" w:rsidR="00E511B5" w:rsidRPr="002751EC" w:rsidRDefault="00E511B5" w:rsidP="007746B9">
      <w:pPr>
        <w:pStyle w:val="IIIPoziom3"/>
      </w:pPr>
      <w:r w:rsidRPr="002751EC">
        <w:t>Spełnienie norm hałasu</w:t>
      </w:r>
    </w:p>
    <w:p w14:paraId="60CB5B9F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Nie może być przekroczona wartość dopuszczalna ze względu na ochronę środowiska zewnętrznego oraz ochronę środowiska </w:t>
      </w:r>
      <w:r>
        <w:t>p</w:t>
      </w:r>
      <w:r w:rsidRPr="002751EC">
        <w:t>racy.</w:t>
      </w:r>
    </w:p>
    <w:p w14:paraId="7486BD33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>Dostawca maszyn i urządzeń, które nie podlegają obowiązkowi zgłaszania do certyfikacji na znak bezpieczeństwa ,,B" jest zobowiązany wydać deklarację zgodności wyrobu z normami wprowadzonymi do obowiązkowego stosowania.</w:t>
      </w:r>
    </w:p>
    <w:p w14:paraId="70153094" w14:textId="77777777" w:rsidR="00E511B5" w:rsidRPr="002751EC" w:rsidRDefault="00E511B5" w:rsidP="007746B9">
      <w:pPr>
        <w:pStyle w:val="IIIPoziom3"/>
      </w:pPr>
      <w:r w:rsidRPr="002751EC">
        <w:t xml:space="preserve">Komunikacja na </w:t>
      </w:r>
      <w:r>
        <w:t>miejscu Prac</w:t>
      </w:r>
    </w:p>
    <w:p w14:paraId="77F5A30F" w14:textId="77777777" w:rsidR="00E511B5" w:rsidRPr="002751EC" w:rsidRDefault="00E511B5" w:rsidP="00453312">
      <w:pPr>
        <w:pStyle w:val="VPoziom5"/>
        <w:numPr>
          <w:ilvl w:val="4"/>
          <w:numId w:val="22"/>
        </w:numPr>
        <w:spacing w:before="120" w:after="120"/>
        <w:ind w:left="1418" w:hanging="227"/>
      </w:pPr>
      <w:r w:rsidRPr="002751EC">
        <w:t xml:space="preserve">Dziennik realizacji </w:t>
      </w:r>
      <w:r>
        <w:t>P</w:t>
      </w:r>
      <w:r w:rsidRPr="002751EC">
        <w:t xml:space="preserve">rac – dostarcza Zamawiający, a za jego prowadzenie odpowiada kierownik </w:t>
      </w:r>
      <w:r>
        <w:t>Prac</w:t>
      </w:r>
      <w:r w:rsidRPr="002751EC">
        <w:t xml:space="preserve"> Wykonawcy.</w:t>
      </w:r>
    </w:p>
    <w:p w14:paraId="0186EE34" w14:textId="6770D794" w:rsidR="005B7461" w:rsidRDefault="00E511B5" w:rsidP="00453312">
      <w:pPr>
        <w:pStyle w:val="IIIPoziom3"/>
        <w:numPr>
          <w:ilvl w:val="4"/>
          <w:numId w:val="22"/>
        </w:numPr>
        <w:spacing w:before="120" w:after="120"/>
        <w:ind w:left="1418" w:hanging="227"/>
      </w:pPr>
      <w:r w:rsidRPr="002751EC">
        <w:t>Łączność telefoniczna</w:t>
      </w:r>
      <w:r>
        <w:t xml:space="preserve"> - w</w:t>
      </w:r>
      <w:r w:rsidRPr="002751EC">
        <w:t xml:space="preserve"> celu zapewnienia sprawnej łączności na </w:t>
      </w:r>
      <w:r>
        <w:t>miejscu Prac</w:t>
      </w:r>
      <w:r w:rsidRPr="002751EC">
        <w:t>, Zamawiający wymaga, aby Wykonawca wyposażył dozór techniczny (w szczególności mistrzów, koordynatorów i kierowników budowy) w telefony komórkowe. Przed przystąpieniem do Prac</w:t>
      </w:r>
      <w:r>
        <w:t>,</w:t>
      </w:r>
      <w:r w:rsidRPr="002751EC">
        <w:t xml:space="preserve"> Wykonawca przedstawi Zamawiającemu listę z wykazem numerów</w:t>
      </w:r>
    </w:p>
    <w:p w14:paraId="49DE8FCB" w14:textId="77777777" w:rsidR="00A52017" w:rsidRDefault="00A52017" w:rsidP="00A52017">
      <w:pPr>
        <w:pStyle w:val="IIIPoziom3"/>
        <w:numPr>
          <w:ilvl w:val="0"/>
          <w:numId w:val="0"/>
        </w:numPr>
        <w:spacing w:before="120" w:after="120"/>
        <w:ind w:left="1418"/>
      </w:pPr>
    </w:p>
    <w:p w14:paraId="645614E5" w14:textId="24369C4D" w:rsidR="00C979D3" w:rsidRDefault="00C979D3" w:rsidP="00453312">
      <w:pPr>
        <w:pStyle w:val="IIpoziom"/>
        <w:spacing w:after="120"/>
      </w:pPr>
      <w:bookmarkStart w:id="116" w:name="_Toc347146821"/>
      <w:bookmarkStart w:id="117" w:name="_Toc215553616"/>
      <w:r w:rsidRPr="00460DB4">
        <w:t>S</w:t>
      </w:r>
      <w:r w:rsidR="00BE4C58">
        <w:t>ZKOLENIA</w:t>
      </w:r>
      <w:bookmarkEnd w:id="116"/>
      <w:bookmarkEnd w:id="117"/>
    </w:p>
    <w:p w14:paraId="0430C5DF" w14:textId="77777777" w:rsidR="00E511B5" w:rsidRDefault="00E511B5" w:rsidP="00592F02">
      <w:pPr>
        <w:pStyle w:val="IIIPoziom3"/>
        <w:spacing w:before="120" w:after="120" w:line="360" w:lineRule="auto"/>
        <w:ind w:left="1145"/>
      </w:pPr>
      <w:bookmarkStart w:id="118" w:name="_Hlk212726525"/>
      <w:r w:rsidRPr="00703098">
        <w:t xml:space="preserve">Pracownicy </w:t>
      </w:r>
      <w:bookmarkStart w:id="119" w:name="_Hlk212726584"/>
      <w:r w:rsidRPr="00703098">
        <w:t>Wykonawcy przed przystąpieniem do wykonywania Usług, zobowiązani są do odbycia przeszkolenia w zakresie zasad dotyczących bhp, ppoż. i ochrony środowiska oraz instrukcji organizacji bezpiecznej pracy w energetyce. Szkolenie odbędzie w PGE EC S.A. Oddział Elektrociepłownia w Kielcach. Przed szkoleniem należy dostarczyć wykaz danych dotyczących pracowników kierowanych do pracy.</w:t>
      </w:r>
      <w:bookmarkEnd w:id="118"/>
      <w:bookmarkEnd w:id="119"/>
    </w:p>
    <w:p w14:paraId="466DA92A" w14:textId="77777777" w:rsidR="001245A0" w:rsidRPr="00703098" w:rsidRDefault="001245A0" w:rsidP="001245A0">
      <w:pPr>
        <w:pStyle w:val="IIIPoziom3"/>
        <w:numPr>
          <w:ilvl w:val="0"/>
          <w:numId w:val="0"/>
        </w:numPr>
        <w:spacing w:before="120" w:after="120" w:line="240" w:lineRule="auto"/>
        <w:ind w:left="1145"/>
      </w:pPr>
    </w:p>
    <w:p w14:paraId="6E1ACE81" w14:textId="499E172C" w:rsidR="00770E4A" w:rsidRDefault="003F2480" w:rsidP="00453312">
      <w:pPr>
        <w:pStyle w:val="IIpoziom"/>
        <w:spacing w:after="120"/>
      </w:pPr>
      <w:bookmarkStart w:id="120" w:name="_Toc215553617"/>
      <w:r w:rsidRPr="00460DB4">
        <w:t>Z</w:t>
      </w:r>
      <w:r w:rsidR="00BE4C58">
        <w:t>ARZĄDZANIE DOTYCZĄCE REALIZACJI PRAC</w:t>
      </w:r>
      <w:bookmarkEnd w:id="120"/>
    </w:p>
    <w:p w14:paraId="3FD9D55C" w14:textId="3790321E" w:rsidR="00E511B5" w:rsidRPr="00770E4A" w:rsidRDefault="00E511B5" w:rsidP="00592F02">
      <w:pPr>
        <w:pStyle w:val="IIIPoziom3"/>
        <w:spacing w:before="120" w:after="120" w:line="360" w:lineRule="auto"/>
        <w:ind w:left="1145"/>
      </w:pPr>
      <w:bookmarkStart w:id="121" w:name="_Hlk212726538"/>
      <w:r w:rsidRPr="00E511B5">
        <w:t xml:space="preserve">Na </w:t>
      </w:r>
      <w:bookmarkStart w:id="122" w:name="_Hlk212726555"/>
      <w:r w:rsidRPr="00E511B5">
        <w:t>każde wezwanie Zmawiającego przekazanego Wykonawcy ustnie (telefonicznie) lub mailowo Wykonawca będzie zobowiązany do przekazania informacji n/t aktualnego zaawansowania prac oraz przewidywanego terminu ich zakończenia. Wezwanie Zmawiającego musi zawierać informację n/t formy (rozmowa bezpośrednia, telefon, mail lub pismo), w jakiej informacja zwrotna ma być mu przekazana</w:t>
      </w:r>
    </w:p>
    <w:bookmarkEnd w:id="121"/>
    <w:bookmarkEnd w:id="122"/>
    <w:p w14:paraId="228664F4" w14:textId="77777777" w:rsidR="00E511B5" w:rsidRPr="002E7670" w:rsidRDefault="00E511B5" w:rsidP="00453312">
      <w:pPr>
        <w:pStyle w:val="Ipoziom0"/>
        <w:spacing w:after="120"/>
      </w:pPr>
    </w:p>
    <w:p w14:paraId="18A9BD70" w14:textId="77777777" w:rsidR="00ED5F4D" w:rsidRPr="000C79B1" w:rsidRDefault="00ED5F4D" w:rsidP="00453312">
      <w:pPr>
        <w:pStyle w:val="IIpoziom"/>
        <w:spacing w:after="120"/>
        <w:rPr>
          <w:bCs/>
          <w:iCs/>
        </w:rPr>
      </w:pPr>
      <w:bookmarkStart w:id="123" w:name="_Toc347146827"/>
      <w:bookmarkStart w:id="124" w:name="_Toc140499895"/>
      <w:bookmarkStart w:id="125" w:name="_Toc215553618"/>
      <w:r w:rsidRPr="00460DB4">
        <w:t>D</w:t>
      </w:r>
      <w:r>
        <w:t>LA OBOWIĄZUJĄCYCH FORMATÓW WYKONANIA DOKUMENTACJI WYKONAWCZEJ</w:t>
      </w:r>
      <w:bookmarkEnd w:id="123"/>
      <w:bookmarkEnd w:id="124"/>
      <w:bookmarkEnd w:id="125"/>
    </w:p>
    <w:p w14:paraId="42D531AD" w14:textId="77777777" w:rsidR="00ED5F4D" w:rsidRDefault="00ED5F4D" w:rsidP="00453312">
      <w:pPr>
        <w:pStyle w:val="IIIPoziom3"/>
        <w:spacing w:before="120" w:after="120"/>
      </w:pPr>
      <w:r>
        <w:t>Dokumentacje należy opracować wg zasad jn.:</w:t>
      </w:r>
    </w:p>
    <w:p w14:paraId="07DF9856" w14:textId="77777777" w:rsidR="00ED5F4D" w:rsidRDefault="00ED5F4D" w:rsidP="00453312">
      <w:pPr>
        <w:pStyle w:val="IIIPoziom3"/>
        <w:numPr>
          <w:ilvl w:val="0"/>
          <w:numId w:val="0"/>
        </w:numPr>
        <w:spacing w:before="120" w:after="120"/>
        <w:ind w:left="1146"/>
      </w:pPr>
      <w:r>
        <w:t>a.</w:t>
      </w:r>
      <w:r>
        <w:tab/>
        <w:t>w 2 egzemplarzach w formie papierowej,</w:t>
      </w:r>
    </w:p>
    <w:p w14:paraId="27E3D098" w14:textId="77777777" w:rsidR="00ED5F4D" w:rsidRDefault="00ED5F4D" w:rsidP="00453312">
      <w:pPr>
        <w:pStyle w:val="IIIPoziom3"/>
        <w:numPr>
          <w:ilvl w:val="0"/>
          <w:numId w:val="0"/>
        </w:numPr>
        <w:spacing w:before="120" w:after="120"/>
        <w:ind w:left="1146"/>
      </w:pPr>
      <w:r>
        <w:t>b.</w:t>
      </w:r>
      <w:r>
        <w:tab/>
        <w:t>w wersji elektronicznej - na serwer PEDRO.</w:t>
      </w:r>
    </w:p>
    <w:p w14:paraId="69C61748" w14:textId="77777777" w:rsidR="00ED5F4D" w:rsidRDefault="00ED5F4D" w:rsidP="00453312">
      <w:pPr>
        <w:pStyle w:val="IIIPoziom3"/>
        <w:spacing w:before="120" w:after="120"/>
      </w:pPr>
      <w:r>
        <w:lastRenderedPageBreak/>
        <w:t>Całość dokumentacji winna być dostarczona w trwałej i estetycznej oprawie w formie papierowej oraz elektronicznej w ilościach przedstawionych powyżej.</w:t>
      </w:r>
    </w:p>
    <w:p w14:paraId="6F780A9B" w14:textId="77777777" w:rsidR="00ED5F4D" w:rsidRPr="00CC65BF" w:rsidRDefault="00ED5F4D" w:rsidP="00453312">
      <w:pPr>
        <w:pStyle w:val="IIIPoziom3"/>
        <w:numPr>
          <w:ilvl w:val="0"/>
          <w:numId w:val="0"/>
        </w:numPr>
        <w:spacing w:before="120" w:after="120"/>
        <w:ind w:left="1146"/>
      </w:pPr>
    </w:p>
    <w:p w14:paraId="6B3BDA43" w14:textId="77777777" w:rsidR="00ED5F4D" w:rsidRPr="00637B2A" w:rsidRDefault="00ED5F4D" w:rsidP="00453312">
      <w:pPr>
        <w:pStyle w:val="IIpoziom"/>
        <w:spacing w:after="120"/>
      </w:pPr>
      <w:bookmarkStart w:id="126" w:name="_Toc347146830"/>
      <w:bookmarkStart w:id="127" w:name="_Toc140499896"/>
      <w:bookmarkStart w:id="128" w:name="_Toc215553619"/>
      <w:r w:rsidRPr="00460DB4">
        <w:t>O</w:t>
      </w:r>
      <w:r>
        <w:t>PINIOWANIE DOKUMENTACJI WYKONAWCZEJ</w:t>
      </w:r>
      <w:bookmarkEnd w:id="126"/>
      <w:bookmarkEnd w:id="127"/>
      <w:bookmarkEnd w:id="128"/>
    </w:p>
    <w:p w14:paraId="72312337" w14:textId="77777777" w:rsidR="00ED5F4D" w:rsidRDefault="00ED5F4D" w:rsidP="00453312">
      <w:pPr>
        <w:pStyle w:val="IIIPoziom3"/>
        <w:numPr>
          <w:ilvl w:val="0"/>
          <w:numId w:val="0"/>
        </w:numPr>
        <w:spacing w:before="120" w:after="120"/>
        <w:ind w:left="1146"/>
      </w:pPr>
      <w:r>
        <w:t>Nie dotyczy.</w:t>
      </w:r>
    </w:p>
    <w:p w14:paraId="56576E4C" w14:textId="77777777" w:rsidR="001245A0" w:rsidRPr="00637B2A" w:rsidRDefault="001245A0" w:rsidP="001245A0">
      <w:pPr>
        <w:pStyle w:val="IIIPoziom3"/>
        <w:numPr>
          <w:ilvl w:val="0"/>
          <w:numId w:val="0"/>
        </w:numPr>
        <w:spacing w:before="120" w:after="120"/>
        <w:ind w:left="1146" w:hanging="720"/>
      </w:pPr>
    </w:p>
    <w:p w14:paraId="6220DDF4" w14:textId="77777777" w:rsidR="00ED5F4D" w:rsidRPr="00460DB4" w:rsidRDefault="00ED5F4D" w:rsidP="00453312">
      <w:pPr>
        <w:pStyle w:val="IIpoziom"/>
        <w:spacing w:after="120"/>
      </w:pPr>
      <w:bookmarkStart w:id="129" w:name="_Toc77934073"/>
      <w:bookmarkStart w:id="130" w:name="_Toc77933566"/>
      <w:bookmarkStart w:id="131" w:name="_Toc140499897"/>
      <w:bookmarkStart w:id="132" w:name="_Toc215553620"/>
      <w:r w:rsidRPr="00460DB4">
        <w:t>M</w:t>
      </w:r>
      <w:r>
        <w:t xml:space="preserve">IEJSCE DOSTARCZENIA DOKUMENTACJI </w:t>
      </w:r>
      <w:bookmarkEnd w:id="129"/>
      <w:bookmarkEnd w:id="130"/>
      <w:r>
        <w:t>WYKONAWCZEJ</w:t>
      </w:r>
      <w:bookmarkEnd w:id="131"/>
      <w:bookmarkEnd w:id="132"/>
    </w:p>
    <w:p w14:paraId="21EFC5EA" w14:textId="42BF188B" w:rsidR="00ED5F4D" w:rsidRDefault="00ED5F4D" w:rsidP="00453312">
      <w:pPr>
        <w:pStyle w:val="IIIPoziom3"/>
        <w:spacing w:before="120" w:after="120"/>
      </w:pPr>
      <w:r>
        <w:t>Wykonaną dokumentację techniczną należy przekazać do Przedstawiciela Zamawiającego właściwego dla danego zadania za pisemnym obustronnym potwierdzeniem stron o przekazaniu dokumentacji (Przedstawiciel Zamawiającego i Wykonawca</w:t>
      </w:r>
      <w:r w:rsidR="00453312">
        <w:t>),</w:t>
      </w:r>
      <w:r>
        <w:t xml:space="preserve"> które będzie stanowiło niezbędny załącznik do Protokołu odbioru.</w:t>
      </w:r>
    </w:p>
    <w:p w14:paraId="0688678C" w14:textId="77777777" w:rsidR="00ED5F4D" w:rsidRDefault="00ED5F4D" w:rsidP="00453312">
      <w:pPr>
        <w:pStyle w:val="IIIPoziom3"/>
        <w:numPr>
          <w:ilvl w:val="0"/>
          <w:numId w:val="0"/>
        </w:numPr>
        <w:spacing w:before="120" w:after="120"/>
        <w:ind w:left="1146"/>
      </w:pPr>
      <w:r>
        <w:t>Potwierdzeniem właściwego wykonania dokumentacji będzie Protokół odbioru podpisany przez obie strony Umowy.</w:t>
      </w:r>
    </w:p>
    <w:p w14:paraId="13904D82" w14:textId="77777777" w:rsidR="001245A0" w:rsidRDefault="001245A0" w:rsidP="001245A0">
      <w:pPr>
        <w:pStyle w:val="IIIPoziom3"/>
        <w:numPr>
          <w:ilvl w:val="0"/>
          <w:numId w:val="0"/>
        </w:numPr>
        <w:spacing w:before="120" w:after="120"/>
        <w:ind w:left="1146" w:hanging="720"/>
      </w:pPr>
    </w:p>
    <w:p w14:paraId="77C1AFF6" w14:textId="67F89D7F" w:rsidR="00453312" w:rsidRPr="00637B2A" w:rsidRDefault="00453312" w:rsidP="00453312">
      <w:pPr>
        <w:pStyle w:val="IIpoziom"/>
        <w:spacing w:after="120"/>
      </w:pPr>
      <w:bookmarkStart w:id="133" w:name="_Toc215553621"/>
      <w:bookmarkStart w:id="134" w:name="_Hlk215558636"/>
      <w:r>
        <w:t>GOSPODARKA ODPADAMI</w:t>
      </w:r>
      <w:bookmarkEnd w:id="133"/>
    </w:p>
    <w:p w14:paraId="5BA97A61" w14:textId="54981947" w:rsidR="00453312" w:rsidRPr="00A52017" w:rsidRDefault="00453312" w:rsidP="00A52017">
      <w:pPr>
        <w:pStyle w:val="IIIPoziom3"/>
        <w:spacing w:before="120" w:after="120"/>
      </w:pPr>
      <w:r w:rsidRPr="00453312">
        <w:t>Wykonaną Wykonawca jest wytwórcą i właścicielem odpadów powstających w wyniku świadczonych usług. Rodzaje odpadów Wykonawca sklasyfikuje zgodnie z ustawą o odpadach ROZPORZĄDZENIE MINISTRA ŚRODOWISKA z dnia 27 września 2001 r. w sprawie katalogu odpadów (Dz. U. z dnia 8 października 2001 r.) W związku z nowelizacja ustawy z dnia 20 lipca 2018r o zmianie ustawy o odpadach i innych ustaw (Dz. U. z 2028, poz</w:t>
      </w:r>
      <w:r>
        <w:t>.</w:t>
      </w:r>
      <w:r w:rsidRPr="00453312">
        <w:t xml:space="preserve"> 1592) w zakresie dotyczącym ewidencji i sprawozdań składanych do bazy danych o produktach i opakowaniach oraz o gospodarce odpadami (BDO) Wykonawca przedstawi Zamawiającemu potwierdzenie rejestracji w bazie BDO. Każdorazowo, w przypadku konieczności wywozu odpadów z terenu PGE Energia Ciepła S.A. Oddział w Kielcach Wykonawca sporządzi właściwą kartę przekazania odpadu (KPO) i kopię dostarczy Zamawiającemu</w:t>
      </w:r>
      <w:r w:rsidR="00A52017">
        <w:t>.</w:t>
      </w:r>
    </w:p>
    <w:p w14:paraId="6896DC43" w14:textId="78BA2DEC" w:rsidR="00D911EB" w:rsidRPr="00E24107" w:rsidRDefault="00D911EB" w:rsidP="00D911EB">
      <w:pPr>
        <w:pStyle w:val="IPoziom1"/>
        <w:spacing w:after="120"/>
        <w:outlineLvl w:val="0"/>
      </w:pPr>
      <w:bookmarkStart w:id="135" w:name="_Toc215553622"/>
      <w:bookmarkEnd w:id="134"/>
      <w:r>
        <w:t>ZAŁĄCZNIKI</w:t>
      </w:r>
      <w:bookmarkEnd w:id="135"/>
    </w:p>
    <w:p w14:paraId="6EFDE403" w14:textId="3B553FC7" w:rsidR="00F066BF" w:rsidRDefault="00F066BF" w:rsidP="00F066BF">
      <w:pPr>
        <w:pStyle w:val="IIpoziom0"/>
      </w:pPr>
      <w:r>
        <w:t xml:space="preserve">Zał. nr 1 </w:t>
      </w:r>
      <w:r w:rsidRPr="00CE79B1">
        <w:t>Karta Odbioru Jakościowego Montażu Połączenia Kołnierzowego</w:t>
      </w:r>
      <w:r>
        <w:t xml:space="preserve"> /wzór/.</w:t>
      </w:r>
    </w:p>
    <w:p w14:paraId="6EE81E9F" w14:textId="6DC84518" w:rsidR="008851D5" w:rsidRPr="00C979D3" w:rsidRDefault="008851D5" w:rsidP="00F066BF">
      <w:pPr>
        <w:pStyle w:val="IIpoziom0"/>
      </w:pPr>
      <w:r>
        <w:t xml:space="preserve">Zał. nr 2 </w:t>
      </w:r>
      <w:r w:rsidRPr="008851D5">
        <w:t>Harmonogram Prac i Płatności</w:t>
      </w:r>
    </w:p>
    <w:p w14:paraId="22BCAC9B" w14:textId="77777777" w:rsidR="005339F6" w:rsidRDefault="005339F6" w:rsidP="00F066BF">
      <w:pPr>
        <w:pStyle w:val="IIpoziom0"/>
      </w:pPr>
    </w:p>
    <w:p w14:paraId="7D9B99AE" w14:textId="77777777" w:rsidR="00E71B77" w:rsidRDefault="00E71B77" w:rsidP="00F066BF">
      <w:pPr>
        <w:pStyle w:val="IIpoziom0"/>
      </w:pPr>
    </w:p>
    <w:p w14:paraId="69C26D87" w14:textId="77777777" w:rsidR="00E71B77" w:rsidRPr="00F066BF" w:rsidRDefault="00E71B77" w:rsidP="00F066BF">
      <w:pPr>
        <w:pStyle w:val="IIpoziom0"/>
      </w:pPr>
    </w:p>
    <w:sectPr w:rsidR="00E71B77" w:rsidRPr="00F066BF" w:rsidSect="00852762">
      <w:headerReference w:type="even" r:id="rId16"/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567" w:right="991" w:bottom="993" w:left="993" w:header="567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F9FAE2" w14:textId="77777777" w:rsidR="001D24A9" w:rsidRDefault="001D24A9" w:rsidP="00BD627E">
      <w:r>
        <w:separator/>
      </w:r>
    </w:p>
    <w:p w14:paraId="321A6B12" w14:textId="77777777" w:rsidR="001D24A9" w:rsidRDefault="001D24A9"/>
  </w:endnote>
  <w:endnote w:type="continuationSeparator" w:id="0">
    <w:p w14:paraId="6AFE5D24" w14:textId="77777777" w:rsidR="001D24A9" w:rsidRDefault="001D24A9" w:rsidP="00BD627E">
      <w:r>
        <w:continuationSeparator/>
      </w:r>
    </w:p>
    <w:p w14:paraId="3B4821C5" w14:textId="77777777" w:rsidR="001D24A9" w:rsidRDefault="001D24A9"/>
  </w:endnote>
  <w:endnote w:type="continuationNotice" w:id="1">
    <w:p w14:paraId="2B74F7AA" w14:textId="77777777" w:rsidR="001D24A9" w:rsidRDefault="001D24A9"/>
    <w:p w14:paraId="414E1125" w14:textId="77777777" w:rsidR="001D24A9" w:rsidRDefault="001D24A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82843437"/>
      <w:docPartObj>
        <w:docPartGallery w:val="Page Numbers (Bottom of Page)"/>
        <w:docPartUnique/>
      </w:docPartObj>
    </w:sdtPr>
    <w:sdtContent>
      <w:sdt>
        <w:sdtPr>
          <w:id w:val="60453679"/>
          <w:docPartObj>
            <w:docPartGallery w:val="Page Numbers (Top of Page)"/>
            <w:docPartUnique/>
          </w:docPartObj>
        </w:sdtPr>
        <w:sdtContent>
          <w:p w14:paraId="23905B6C" w14:textId="43D6321C" w:rsidR="002E185C" w:rsidRPr="00487409" w:rsidRDefault="002E185C" w:rsidP="008F30FF">
            <w:pPr>
              <w:pStyle w:val="Stopka"/>
              <w:jc w:val="center"/>
              <w:rPr>
                <w:i/>
                <w:sz w:val="12"/>
              </w:rPr>
            </w:pPr>
          </w:p>
          <w:p w14:paraId="321DFD39" w14:textId="75F1FC4B" w:rsidR="002E185C" w:rsidRDefault="002E185C" w:rsidP="00635575">
            <w:pPr>
              <w:pStyle w:val="Stopka"/>
              <w:jc w:val="center"/>
            </w:pPr>
            <w:r w:rsidRPr="00762228">
              <w:rPr>
                <w:rFonts w:cs="Arial"/>
                <w:sz w:val="16"/>
              </w:rPr>
              <w:t xml:space="preserve">Strona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PAGE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7A51F0">
              <w:rPr>
                <w:rFonts w:cs="Arial"/>
                <w:b/>
                <w:bCs/>
                <w:noProof/>
                <w:sz w:val="16"/>
              </w:rPr>
              <w:t>6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  <w:r w:rsidRPr="00762228">
              <w:rPr>
                <w:rFonts w:cs="Arial"/>
                <w:sz w:val="16"/>
              </w:rPr>
              <w:t xml:space="preserve"> z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NUMPAGES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7A51F0">
              <w:rPr>
                <w:rFonts w:cs="Arial"/>
                <w:b/>
                <w:bCs/>
                <w:noProof/>
                <w:sz w:val="16"/>
              </w:rPr>
              <w:t>9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</w:p>
        </w:sdtContent>
      </w:sdt>
    </w:sdtContent>
  </w:sdt>
  <w:p w14:paraId="321DFD3A" w14:textId="77777777" w:rsidR="002E185C" w:rsidRDefault="002E185C">
    <w:pPr>
      <w:pStyle w:val="Stopka"/>
    </w:pPr>
  </w:p>
  <w:p w14:paraId="321DFD3B" w14:textId="77777777" w:rsidR="002E185C" w:rsidRDefault="002E185C" w:rsidP="002E767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3463948"/>
      <w:docPartObj>
        <w:docPartGallery w:val="Page Numbers (Bottom of Page)"/>
        <w:docPartUnique/>
      </w:docPartObj>
    </w:sdtPr>
    <w:sdtContent>
      <w:sdt>
        <w:sdtPr>
          <w:id w:val="1734359150"/>
          <w:docPartObj>
            <w:docPartGallery w:val="Page Numbers (Top of Page)"/>
            <w:docPartUnique/>
          </w:docPartObj>
        </w:sdtPr>
        <w:sdtContent>
          <w:p w14:paraId="4CE21E07" w14:textId="4D8CD47E" w:rsidR="002E185C" w:rsidRDefault="002E185C">
            <w:pPr>
              <w:pStyle w:val="Stopka"/>
              <w:jc w:val="center"/>
            </w:pPr>
            <w:r w:rsidRPr="00DE14C9">
              <w:rPr>
                <w:sz w:val="16"/>
                <w:szCs w:val="16"/>
              </w:rPr>
              <w:t xml:space="preserve">Strona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PAGE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noProof/>
                <w:sz w:val="16"/>
                <w:szCs w:val="16"/>
              </w:rPr>
              <w:t>1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  <w:r w:rsidRPr="00DE14C9">
              <w:rPr>
                <w:sz w:val="16"/>
                <w:szCs w:val="16"/>
              </w:rPr>
              <w:t xml:space="preserve"> z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NUMPAGES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noProof/>
                <w:sz w:val="16"/>
                <w:szCs w:val="16"/>
              </w:rPr>
              <w:t>2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291D19A6" w14:textId="77777777" w:rsidR="002E185C" w:rsidRDefault="002E185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34C2C9" w14:textId="77777777" w:rsidR="001D24A9" w:rsidRDefault="001D24A9" w:rsidP="00BD627E">
      <w:r>
        <w:separator/>
      </w:r>
    </w:p>
    <w:p w14:paraId="30215D48" w14:textId="77777777" w:rsidR="001D24A9" w:rsidRDefault="001D24A9"/>
  </w:footnote>
  <w:footnote w:type="continuationSeparator" w:id="0">
    <w:p w14:paraId="40D10719" w14:textId="77777777" w:rsidR="001D24A9" w:rsidRDefault="001D24A9" w:rsidP="00BD627E">
      <w:r>
        <w:continuationSeparator/>
      </w:r>
    </w:p>
    <w:p w14:paraId="2E0A1F80" w14:textId="77777777" w:rsidR="001D24A9" w:rsidRDefault="001D24A9"/>
  </w:footnote>
  <w:footnote w:type="continuationNotice" w:id="1">
    <w:p w14:paraId="7729959E" w14:textId="77777777" w:rsidR="001D24A9" w:rsidRDefault="001D24A9"/>
    <w:p w14:paraId="115DD340" w14:textId="77777777" w:rsidR="001D24A9" w:rsidRDefault="001D24A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B18D9" w14:textId="1D8767E1" w:rsidR="00807CAC" w:rsidRDefault="00807CAC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71552" behindDoc="0" locked="0" layoutInCell="1" allowOverlap="1" wp14:anchorId="6EA8DE87" wp14:editId="64E81CC7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1566545" cy="345440"/>
              <wp:effectExtent l="0" t="0" r="0" b="16510"/>
              <wp:wrapNone/>
              <wp:docPr id="431633214" name="Pole tekstowe 2" descr="Do użytku wewnętrzneg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654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43090D" w14:textId="3EBF1E73" w:rsidR="00807CAC" w:rsidRPr="00807CAC" w:rsidRDefault="00807CAC" w:rsidP="00807CAC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807CAC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Do użytku wewnętrznego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A8DE87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Do użytku wewnętrznego" style="position:absolute;margin-left:72.15pt;margin-top:0;width:123.35pt;height:27.2pt;z-index:25167155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" filled="f" stroked="f">
              <v:textbox style="mso-fit-shape-to-text:t" inset="0,15pt,20pt,0">
                <w:txbxContent>
                  <w:p w14:paraId="7843090D" w14:textId="3EBF1E73" w:rsidR="00807CAC" w:rsidRPr="00807CAC" w:rsidRDefault="00807CAC" w:rsidP="00807CAC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807CAC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Do użytku wewnętrznego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0" w:type="auto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41"/>
      <w:gridCol w:w="6112"/>
      <w:gridCol w:w="2045"/>
    </w:tblGrid>
    <w:tr w:rsidR="002E185C" w:rsidRPr="00184EAD" w14:paraId="4447EE34" w14:textId="77777777" w:rsidTr="00083AE6">
      <w:trPr>
        <w:trHeight w:val="841"/>
      </w:trPr>
      <w:tc>
        <w:tcPr>
          <w:tcW w:w="1941" w:type="dxa"/>
        </w:tcPr>
        <w:p w14:paraId="56B5161C" w14:textId="597BD684" w:rsidR="002E185C" w:rsidRDefault="002E185C" w:rsidP="00686425">
          <w:pPr>
            <w:tabs>
              <w:tab w:val="left" w:pos="3840"/>
            </w:tabs>
            <w:rPr>
              <w:sz w:val="16"/>
              <w:szCs w:val="16"/>
            </w:rPr>
          </w:pPr>
          <w:r w:rsidRPr="00E3049C">
            <w:rPr>
              <w:rFonts w:cs="Arial"/>
              <w:b/>
              <w:noProof/>
              <w:sz w:val="16"/>
              <w:szCs w:val="16"/>
            </w:rPr>
            <w:drawing>
              <wp:anchor distT="0" distB="0" distL="114300" distR="114300" simplePos="0" relativeHeight="251659264" behindDoc="0" locked="0" layoutInCell="1" allowOverlap="1" wp14:anchorId="4A951097" wp14:editId="5BCAE5E2">
                <wp:simplePos x="0" y="0"/>
                <wp:positionH relativeFrom="column">
                  <wp:posOffset>-61950</wp:posOffset>
                </wp:positionH>
                <wp:positionV relativeFrom="paragraph">
                  <wp:posOffset>15265</wp:posOffset>
                </wp:positionV>
                <wp:extent cx="1035050" cy="506095"/>
                <wp:effectExtent l="19050" t="19050" r="12700" b="27305"/>
                <wp:wrapNone/>
                <wp:docPr id="4" name="Obraz 0" descr="znak_PGE-godlo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0" descr="znak_PGE-godlo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5050" cy="50609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5D22D1A" w14:textId="4957961C" w:rsidR="002E185C" w:rsidRPr="002E7670" w:rsidRDefault="002E185C" w:rsidP="002E7670">
          <w:pPr>
            <w:rPr>
              <w:sz w:val="16"/>
              <w:szCs w:val="16"/>
            </w:rPr>
          </w:pPr>
        </w:p>
        <w:p w14:paraId="5813F040" w14:textId="03C2C632" w:rsidR="002E185C" w:rsidRPr="002E7670" w:rsidRDefault="002E185C" w:rsidP="002E7670">
          <w:pPr>
            <w:rPr>
              <w:sz w:val="16"/>
              <w:szCs w:val="16"/>
            </w:rPr>
          </w:pPr>
        </w:p>
        <w:p w14:paraId="3633C845" w14:textId="2539BAE6" w:rsidR="002E185C" w:rsidRPr="002E7670" w:rsidRDefault="002E185C" w:rsidP="002E7670">
          <w:pPr>
            <w:rPr>
              <w:sz w:val="16"/>
              <w:szCs w:val="16"/>
            </w:rPr>
          </w:pPr>
        </w:p>
        <w:p w14:paraId="2702FC85" w14:textId="77777777" w:rsidR="002E185C" w:rsidRPr="002E7670" w:rsidRDefault="002E185C" w:rsidP="002E7670">
          <w:pPr>
            <w:rPr>
              <w:sz w:val="16"/>
              <w:szCs w:val="16"/>
            </w:rPr>
          </w:pPr>
        </w:p>
      </w:tc>
      <w:tc>
        <w:tcPr>
          <w:tcW w:w="6112" w:type="dxa"/>
        </w:tcPr>
        <w:p w14:paraId="7C1E25A8" w14:textId="77777777" w:rsidR="002E185C" w:rsidRPr="00184EAD" w:rsidRDefault="002E185C" w:rsidP="00686425">
          <w:pPr>
            <w:jc w:val="right"/>
            <w:rPr>
              <w:b/>
              <w:sz w:val="14"/>
            </w:rPr>
          </w:pPr>
        </w:p>
        <w:p w14:paraId="4E4E8845" w14:textId="34E966D3" w:rsidR="002E185C" w:rsidRPr="00666EFC" w:rsidRDefault="002E185C" w:rsidP="00666EFC">
          <w:pPr>
            <w:jc w:val="right"/>
            <w:rPr>
              <w:rFonts w:eastAsia="Calibri" w:cs="Arial"/>
              <w:sz w:val="14"/>
              <w:szCs w:val="16"/>
              <w:lang w:eastAsia="en-US"/>
            </w:rPr>
          </w:pPr>
          <w:r w:rsidRPr="00666EFC">
            <w:rPr>
              <w:rFonts w:eastAsia="Calibri" w:cs="Arial"/>
              <w:sz w:val="14"/>
              <w:szCs w:val="16"/>
              <w:lang w:eastAsia="en-US"/>
            </w:rPr>
            <w:t>OPZ na prace remontowe i montażowe oraz awaryjne z umów realizacyjnych i sukcesywnych dla</w:t>
          </w:r>
          <w:r>
            <w:rPr>
              <w:rFonts w:eastAsia="Calibri" w:cs="Arial"/>
              <w:sz w:val="14"/>
              <w:szCs w:val="16"/>
              <w:lang w:eastAsia="en-US"/>
            </w:rPr>
            <w:t xml:space="preserve"> </w:t>
          </w:r>
          <w:r w:rsidRPr="00666EFC">
            <w:rPr>
              <w:rFonts w:eastAsia="Calibri" w:cs="Arial"/>
              <w:sz w:val="14"/>
              <w:szCs w:val="16"/>
              <w:lang w:eastAsia="en-US"/>
            </w:rPr>
            <w:t xml:space="preserve">postępowań podprogowych lub z uwzględnieniem wymagań PZP </w:t>
          </w:r>
        </w:p>
        <w:p w14:paraId="718A41F5" w14:textId="612B2693" w:rsidR="002E185C" w:rsidRPr="00073AB5" w:rsidRDefault="002E185C" w:rsidP="00666EFC">
          <w:pPr>
            <w:pStyle w:val="Default"/>
            <w:jc w:val="right"/>
            <w:rPr>
              <w:sz w:val="28"/>
              <w:szCs w:val="28"/>
            </w:rPr>
          </w:pPr>
          <w:r w:rsidRPr="00666EFC">
            <w:rPr>
              <w:rFonts w:ascii="Arial" w:hAnsi="Arial" w:cs="Arial"/>
              <w:sz w:val="14"/>
            </w:rPr>
            <w:t xml:space="preserve">Zał.3 do </w:t>
          </w:r>
          <w:r w:rsidRPr="00666EFC">
            <w:rPr>
              <w:rFonts w:ascii="Arial" w:hAnsi="Arial" w:cs="Arial"/>
              <w:b/>
              <w:sz w:val="14"/>
            </w:rPr>
            <w:t>INST 110016/C</w:t>
          </w:r>
          <w:r w:rsidRPr="00666EFC" w:rsidDel="00756D46">
            <w:rPr>
              <w:rFonts w:ascii="Arial" w:hAnsi="Arial" w:cs="Arial"/>
              <w:sz w:val="14"/>
            </w:rPr>
            <w:t xml:space="preserve"> </w:t>
          </w:r>
          <w:r w:rsidRPr="00666EFC">
            <w:rPr>
              <w:rFonts w:ascii="Arial" w:hAnsi="Arial" w:cs="Arial"/>
              <w:color w:val="auto"/>
              <w:sz w:val="14"/>
            </w:rPr>
            <w:t>Instrukcja przygotowania opisu przedmiotu zamówienia dla zadań mających na celu utrzymanie majątku produkcyjnego w Grupie PGE EC</w:t>
          </w:r>
        </w:p>
      </w:tc>
      <w:tc>
        <w:tcPr>
          <w:tcW w:w="2045" w:type="dxa"/>
        </w:tcPr>
        <w:p w14:paraId="60114059" w14:textId="315F28AF" w:rsidR="002E185C" w:rsidRPr="00184EAD" w:rsidRDefault="002E185C" w:rsidP="00686425">
          <w:pPr>
            <w:tabs>
              <w:tab w:val="left" w:pos="3840"/>
            </w:tabs>
            <w:rPr>
              <w:sz w:val="16"/>
              <w:szCs w:val="16"/>
            </w:rPr>
          </w:pPr>
          <w:r w:rsidRPr="00E3049C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2DA873FF" wp14:editId="1CD5B76E">
                    <wp:simplePos x="0" y="0"/>
                    <wp:positionH relativeFrom="margin">
                      <wp:posOffset>-83762</wp:posOffset>
                    </wp:positionH>
                    <wp:positionV relativeFrom="paragraph">
                      <wp:posOffset>127866</wp:posOffset>
                    </wp:positionV>
                    <wp:extent cx="1695450" cy="325120"/>
                    <wp:effectExtent l="0" t="0" r="19050" b="17780"/>
                    <wp:wrapNone/>
                    <wp:docPr id="9" name="Text Box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695450" cy="3251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463FD80" w14:textId="5D99F56C" w:rsidR="002E185C" w:rsidRPr="00213080" w:rsidRDefault="002E185C" w:rsidP="00666EFC">
                                <w:pPr>
                                  <w:rPr>
                                    <w:sz w:val="14"/>
                                    <w:szCs w:val="16"/>
                                  </w:rPr>
                                </w:pPr>
                                <w:r>
                                  <w:rPr>
                                    <w:sz w:val="14"/>
                                    <w:szCs w:val="16"/>
                                  </w:rPr>
                                  <w:t>Data zatwierdzenia:</w:t>
                                </w:r>
                                <w:r>
                                  <w:rPr>
                                    <w:sz w:val="14"/>
                                    <w:szCs w:val="16"/>
                                  </w:rPr>
                                  <w:tab/>
                                  <w:t>2023/06/27</w:t>
                                </w:r>
                              </w:p>
                              <w:p w14:paraId="1B00E919" w14:textId="328DAE85" w:rsidR="002E185C" w:rsidRPr="004F60A7" w:rsidRDefault="002E185C" w:rsidP="00666EFC">
                                <w:pPr>
                                  <w:rPr>
                                    <w:sz w:val="14"/>
                                    <w:szCs w:val="16"/>
                                  </w:rPr>
                                </w:pPr>
                                <w:r>
                                  <w:rPr>
                                    <w:sz w:val="14"/>
                                    <w:szCs w:val="16"/>
                                  </w:rPr>
                                  <w:t>Obowiązuje od:</w:t>
                                </w:r>
                                <w:r>
                                  <w:rPr>
                                    <w:sz w:val="14"/>
                                    <w:szCs w:val="16"/>
                                  </w:rPr>
                                  <w:tab/>
                                  <w:t>2023/06/27</w:t>
                                </w:r>
                              </w:p>
                              <w:p w14:paraId="0CFB3682" w14:textId="77777777" w:rsidR="002E185C" w:rsidRPr="00F05519" w:rsidRDefault="002E185C" w:rsidP="00666EFC">
                                <w:pPr>
                                  <w:rPr>
                                    <w:rFonts w:cs="Arial"/>
                                    <w:sz w:val="14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DA873FF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7" type="#_x0000_t202" style="position:absolute;margin-left:-6.6pt;margin-top:10.05pt;width:133.5pt;height:25.6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" strokecolor="white" strokeweight="0">
                    <v:textbox>
                      <w:txbxContent>
                        <w:p w14:paraId="5463FD80" w14:textId="5D99F56C" w:rsidR="002E185C" w:rsidRPr="00213080" w:rsidRDefault="002E185C" w:rsidP="00666EFC">
                          <w:pPr>
                            <w:rPr>
                              <w:sz w:val="14"/>
                              <w:szCs w:val="16"/>
                            </w:rPr>
                          </w:pPr>
                          <w:r>
                            <w:rPr>
                              <w:sz w:val="14"/>
                              <w:szCs w:val="16"/>
                            </w:rPr>
                            <w:t>Data zatwierdzenia:</w:t>
                          </w:r>
                          <w:r>
                            <w:rPr>
                              <w:sz w:val="14"/>
                              <w:szCs w:val="16"/>
                            </w:rPr>
                            <w:tab/>
                            <w:t>2023/06/27</w:t>
                          </w:r>
                        </w:p>
                        <w:p w14:paraId="1B00E919" w14:textId="328DAE85" w:rsidR="002E185C" w:rsidRPr="004F60A7" w:rsidRDefault="002E185C" w:rsidP="00666EFC">
                          <w:pPr>
                            <w:rPr>
                              <w:sz w:val="14"/>
                              <w:szCs w:val="16"/>
                            </w:rPr>
                          </w:pPr>
                          <w:r>
                            <w:rPr>
                              <w:sz w:val="14"/>
                              <w:szCs w:val="16"/>
                            </w:rPr>
                            <w:t>Obowiązuje od:</w:t>
                          </w:r>
                          <w:r>
                            <w:rPr>
                              <w:sz w:val="14"/>
                              <w:szCs w:val="16"/>
                            </w:rPr>
                            <w:tab/>
                            <w:t>2023/06/27</w:t>
                          </w:r>
                        </w:p>
                        <w:p w14:paraId="0CFB3682" w14:textId="77777777" w:rsidR="002E185C" w:rsidRPr="00F05519" w:rsidRDefault="002E185C" w:rsidP="00666EFC">
                          <w:pPr>
                            <w:rPr>
                              <w:rFonts w:cs="Arial"/>
                              <w:sz w:val="14"/>
                              <w:szCs w:val="16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  <w:p w14:paraId="10DE895A" w14:textId="4D8FD295" w:rsidR="002E185C" w:rsidRPr="00184EAD" w:rsidRDefault="002E185C" w:rsidP="00686425">
          <w:pPr>
            <w:ind w:firstLine="708"/>
          </w:pPr>
        </w:p>
      </w:tc>
    </w:tr>
  </w:tbl>
  <w:p w14:paraId="26749D4F" w14:textId="2217C8B0" w:rsidR="002E185C" w:rsidRPr="002E7670" w:rsidRDefault="002E185C" w:rsidP="00500091">
    <w:pPr>
      <w:tabs>
        <w:tab w:val="center" w:pos="4536"/>
        <w:tab w:val="right" w:pos="9072"/>
      </w:tabs>
      <w:rPr>
        <w:sz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41D4105" wp14:editId="36DEF6BA">
              <wp:simplePos x="0" y="0"/>
              <wp:positionH relativeFrom="margin">
                <wp:posOffset>0</wp:posOffset>
              </wp:positionH>
              <wp:positionV relativeFrom="paragraph">
                <wp:posOffset>90805</wp:posOffset>
              </wp:positionV>
              <wp:extent cx="6572250" cy="0"/>
              <wp:effectExtent l="0" t="0" r="19050" b="19050"/>
              <wp:wrapNone/>
              <wp:docPr id="1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7225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7297C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AD9D9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0;margin-top:7.15pt;width:517.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" strokecolor="#7297ce"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ACEF5F" w14:textId="3CADE0D1" w:rsidR="002E185C" w:rsidRDefault="00807CAC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70528" behindDoc="0" locked="0" layoutInCell="1" allowOverlap="1" wp14:anchorId="759695E1" wp14:editId="5ADE7FDA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1566545" cy="345440"/>
              <wp:effectExtent l="0" t="0" r="0" b="16510"/>
              <wp:wrapNone/>
              <wp:docPr id="1295508870" name="Pole tekstowe 1" descr="Do użytku wewnętrzneg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654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1C41AC" w14:textId="5A10426B" w:rsidR="00807CAC" w:rsidRPr="00807CAC" w:rsidRDefault="00807CAC" w:rsidP="00807CAC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807CAC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Do użytku wewnętrznego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9695E1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9" type="#_x0000_t202" alt="Do użytku wewnętrznego" style="position:absolute;margin-left:72.15pt;margin-top:0;width:123.35pt;height:27.2pt;z-index:25167052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" filled="f" stroked="f">
              <v:textbox style="mso-fit-shape-to-text:t" inset="0,15pt,20pt,0">
                <w:txbxContent>
                  <w:p w14:paraId="5F1C41AC" w14:textId="5A10426B" w:rsidR="00807CAC" w:rsidRPr="00807CAC" w:rsidRDefault="00807CAC" w:rsidP="00807CAC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807CAC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Do użytku wewnętrznego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2E185C">
      <w:rPr>
        <w:noProof/>
      </w:rPr>
      <w:drawing>
        <wp:inline distT="0" distB="0" distL="0" distR="0" wp14:anchorId="30B9D650" wp14:editId="2178C0A0">
          <wp:extent cx="1176655" cy="579120"/>
          <wp:effectExtent l="0" t="0" r="4445" b="0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655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919EB"/>
    <w:multiLevelType w:val="multilevel"/>
    <w:tmpl w:val="36CC7D20"/>
    <w:lvl w:ilvl="0">
      <w:start w:val="1"/>
      <w:numFmt w:val="upperRoman"/>
      <w:pStyle w:val="IPoziom1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pStyle w:val="IIpoziom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decimal"/>
      <w:pStyle w:val="IIIPoziom3"/>
      <w:isLgl/>
      <w:lvlText w:val="%1.%2.%3"/>
      <w:lvlJc w:val="left"/>
      <w:pPr>
        <w:ind w:left="1146" w:hanging="720"/>
      </w:pPr>
      <w:rPr>
        <w:rFonts w:ascii="Arial" w:hAnsi="Arial" w:cs="Arial" w:hint="default"/>
        <w:b/>
        <w:bCs/>
        <w:i w:val="0"/>
        <w:sz w:val="18"/>
      </w:rPr>
    </w:lvl>
    <w:lvl w:ilvl="3">
      <w:start w:val="1"/>
      <w:numFmt w:val="decimal"/>
      <w:pStyle w:val="IVPoziom4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pStyle w:val="VPoziom5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1" w15:restartNumberingAfterBreak="0">
    <w:nsid w:val="02D41F19"/>
    <w:multiLevelType w:val="hybridMultilevel"/>
    <w:tmpl w:val="6D12A454"/>
    <w:lvl w:ilvl="0" w:tplc="C87829B4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03F85E85"/>
    <w:multiLevelType w:val="hybridMultilevel"/>
    <w:tmpl w:val="BBDED246"/>
    <w:lvl w:ilvl="0" w:tplc="04150001">
      <w:start w:val="1"/>
      <w:numFmt w:val="bullet"/>
      <w:lvlText w:val=""/>
      <w:lvlJc w:val="left"/>
      <w:pPr>
        <w:ind w:left="18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3" w15:restartNumberingAfterBreak="0">
    <w:nsid w:val="03FA4F0D"/>
    <w:multiLevelType w:val="hybridMultilevel"/>
    <w:tmpl w:val="BAF0FE1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3620F93"/>
    <w:multiLevelType w:val="multilevel"/>
    <w:tmpl w:val="702CD52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3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54" w:hanging="720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1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68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24" w:hanging="1800"/>
      </w:pPr>
      <w:rPr>
        <w:rFonts w:hint="default"/>
      </w:rPr>
    </w:lvl>
  </w:abstractNum>
  <w:abstractNum w:abstractNumId="5" w15:restartNumberingAfterBreak="0">
    <w:nsid w:val="237C7757"/>
    <w:multiLevelType w:val="hybridMultilevel"/>
    <w:tmpl w:val="12522172"/>
    <w:lvl w:ilvl="0" w:tplc="FFFFFFFF">
      <w:start w:val="1"/>
      <w:numFmt w:val="bullet"/>
      <w:pStyle w:val="wypunkt2"/>
      <w:lvlText w:val="-"/>
      <w:lvlJc w:val="left"/>
      <w:pPr>
        <w:tabs>
          <w:tab w:val="num" w:pos="1368"/>
        </w:tabs>
        <w:ind w:left="1368" w:hanging="360"/>
      </w:pPr>
      <w:rPr>
        <w:rFonts w:ascii="Arial" w:hAnsi="Arial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4A9CCBB4">
      <w:start w:val="1"/>
      <w:numFmt w:val="bullet"/>
      <w:lvlText w:val=""/>
      <w:lvlJc w:val="left"/>
      <w:pPr>
        <w:tabs>
          <w:tab w:val="num" w:pos="1477"/>
        </w:tabs>
        <w:ind w:left="1421" w:hanging="341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57A74DC"/>
    <w:multiLevelType w:val="multilevel"/>
    <w:tmpl w:val="0150B91E"/>
    <w:lvl w:ilvl="0">
      <w:start w:val="1"/>
      <w:numFmt w:val="decimal"/>
      <w:lvlText w:val="%1."/>
      <w:lvlJc w:val="left"/>
      <w:pPr>
        <w:ind w:left="1428" w:hanging="360"/>
      </w:pPr>
      <w:rPr>
        <w:rFonts w:ascii="Arial" w:eastAsia="Times New Roman" w:hAnsi="Arial" w:cstheme="minorHAnsi"/>
      </w:rPr>
    </w:lvl>
    <w:lvl w:ilvl="1">
      <w:start w:val="1"/>
      <w:numFmt w:val="decimal"/>
      <w:lvlText w:val="%1.%2."/>
      <w:lvlJc w:val="left"/>
      <w:pPr>
        <w:ind w:left="1860" w:hanging="432"/>
      </w:pPr>
    </w:lvl>
    <w:lvl w:ilvl="2">
      <w:start w:val="1"/>
      <w:numFmt w:val="decimal"/>
      <w:lvlText w:val="%1.%2.%3."/>
      <w:lvlJc w:val="left"/>
      <w:pPr>
        <w:ind w:left="2292" w:hanging="504"/>
      </w:pPr>
    </w:lvl>
    <w:lvl w:ilvl="3">
      <w:start w:val="1"/>
      <w:numFmt w:val="decimal"/>
      <w:lvlText w:val="%1.%2.%3.%4."/>
      <w:lvlJc w:val="left"/>
      <w:pPr>
        <w:ind w:left="2796" w:hanging="648"/>
      </w:pPr>
    </w:lvl>
    <w:lvl w:ilvl="4">
      <w:start w:val="1"/>
      <w:numFmt w:val="decimal"/>
      <w:lvlText w:val="%1.%2.%3.%4.%5."/>
      <w:lvlJc w:val="left"/>
      <w:pPr>
        <w:ind w:left="3300" w:hanging="792"/>
      </w:pPr>
    </w:lvl>
    <w:lvl w:ilvl="5">
      <w:start w:val="1"/>
      <w:numFmt w:val="decimal"/>
      <w:lvlText w:val="%1.%2.%3.%4.%5.%6."/>
      <w:lvlJc w:val="left"/>
      <w:pPr>
        <w:ind w:left="3804" w:hanging="936"/>
      </w:pPr>
    </w:lvl>
    <w:lvl w:ilvl="6">
      <w:start w:val="1"/>
      <w:numFmt w:val="decimal"/>
      <w:lvlText w:val="%1.%2.%3.%4.%5.%6.%7."/>
      <w:lvlJc w:val="left"/>
      <w:pPr>
        <w:ind w:left="4308" w:hanging="1080"/>
      </w:pPr>
    </w:lvl>
    <w:lvl w:ilvl="7">
      <w:start w:val="1"/>
      <w:numFmt w:val="decimal"/>
      <w:lvlText w:val="%1.%2.%3.%4.%5.%6.%7.%8."/>
      <w:lvlJc w:val="left"/>
      <w:pPr>
        <w:ind w:left="4812" w:hanging="1224"/>
      </w:pPr>
    </w:lvl>
    <w:lvl w:ilvl="8">
      <w:start w:val="1"/>
      <w:numFmt w:val="decimal"/>
      <w:lvlText w:val="%1.%2.%3.%4.%5.%6.%7.%8.%9."/>
      <w:lvlJc w:val="left"/>
      <w:pPr>
        <w:ind w:left="5388" w:hanging="1440"/>
      </w:pPr>
    </w:lvl>
  </w:abstractNum>
  <w:abstractNum w:abstractNumId="7" w15:restartNumberingAfterBreak="0">
    <w:nsid w:val="2A3A1EB3"/>
    <w:multiLevelType w:val="hybridMultilevel"/>
    <w:tmpl w:val="C1CAE80A"/>
    <w:lvl w:ilvl="0" w:tplc="041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8" w15:restartNumberingAfterBreak="0">
    <w:nsid w:val="2D96130C"/>
    <w:multiLevelType w:val="hybridMultilevel"/>
    <w:tmpl w:val="B736204C"/>
    <w:lvl w:ilvl="0" w:tplc="04150017">
      <w:start w:val="1"/>
      <w:numFmt w:val="lowerLetter"/>
      <w:lvlText w:val="%1)"/>
      <w:lvlJc w:val="left"/>
      <w:pPr>
        <w:ind w:left="2563" w:hanging="360"/>
      </w:pPr>
    </w:lvl>
    <w:lvl w:ilvl="1" w:tplc="04150019" w:tentative="1">
      <w:start w:val="1"/>
      <w:numFmt w:val="lowerLetter"/>
      <w:lvlText w:val="%2."/>
      <w:lvlJc w:val="left"/>
      <w:pPr>
        <w:ind w:left="3283" w:hanging="360"/>
      </w:pPr>
    </w:lvl>
    <w:lvl w:ilvl="2" w:tplc="0415001B" w:tentative="1">
      <w:start w:val="1"/>
      <w:numFmt w:val="lowerRoman"/>
      <w:lvlText w:val="%3."/>
      <w:lvlJc w:val="right"/>
      <w:pPr>
        <w:ind w:left="4003" w:hanging="180"/>
      </w:pPr>
    </w:lvl>
    <w:lvl w:ilvl="3" w:tplc="0415000F" w:tentative="1">
      <w:start w:val="1"/>
      <w:numFmt w:val="decimal"/>
      <w:lvlText w:val="%4."/>
      <w:lvlJc w:val="left"/>
      <w:pPr>
        <w:ind w:left="4723" w:hanging="360"/>
      </w:pPr>
    </w:lvl>
    <w:lvl w:ilvl="4" w:tplc="04150019" w:tentative="1">
      <w:start w:val="1"/>
      <w:numFmt w:val="lowerLetter"/>
      <w:lvlText w:val="%5."/>
      <w:lvlJc w:val="left"/>
      <w:pPr>
        <w:ind w:left="5443" w:hanging="360"/>
      </w:pPr>
    </w:lvl>
    <w:lvl w:ilvl="5" w:tplc="0415001B" w:tentative="1">
      <w:start w:val="1"/>
      <w:numFmt w:val="lowerRoman"/>
      <w:lvlText w:val="%6."/>
      <w:lvlJc w:val="right"/>
      <w:pPr>
        <w:ind w:left="6163" w:hanging="180"/>
      </w:pPr>
    </w:lvl>
    <w:lvl w:ilvl="6" w:tplc="0415000F" w:tentative="1">
      <w:start w:val="1"/>
      <w:numFmt w:val="decimal"/>
      <w:lvlText w:val="%7."/>
      <w:lvlJc w:val="left"/>
      <w:pPr>
        <w:ind w:left="6883" w:hanging="360"/>
      </w:pPr>
    </w:lvl>
    <w:lvl w:ilvl="7" w:tplc="04150019" w:tentative="1">
      <w:start w:val="1"/>
      <w:numFmt w:val="lowerLetter"/>
      <w:lvlText w:val="%8."/>
      <w:lvlJc w:val="left"/>
      <w:pPr>
        <w:ind w:left="7603" w:hanging="360"/>
      </w:pPr>
    </w:lvl>
    <w:lvl w:ilvl="8" w:tplc="0415001B" w:tentative="1">
      <w:start w:val="1"/>
      <w:numFmt w:val="lowerRoman"/>
      <w:lvlText w:val="%9."/>
      <w:lvlJc w:val="right"/>
      <w:pPr>
        <w:ind w:left="8323" w:hanging="180"/>
      </w:pPr>
    </w:lvl>
  </w:abstractNum>
  <w:abstractNum w:abstractNumId="9" w15:restartNumberingAfterBreak="0">
    <w:nsid w:val="2D9E3D2C"/>
    <w:multiLevelType w:val="multilevel"/>
    <w:tmpl w:val="5DE0E3D0"/>
    <w:styleLink w:val="Styl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/>
        <w:sz w:val="28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ascii="Arial" w:hAnsi="Arial"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ascii="Arial" w:hAnsi="Arial" w:hint="default"/>
        <w:sz w:val="20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0" w15:restartNumberingAfterBreak="0">
    <w:nsid w:val="2EF36D8B"/>
    <w:multiLevelType w:val="multilevel"/>
    <w:tmpl w:val="F97A6398"/>
    <w:styleLink w:val="Styl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2FE823D2"/>
    <w:multiLevelType w:val="hybridMultilevel"/>
    <w:tmpl w:val="53626358"/>
    <w:lvl w:ilvl="0" w:tplc="D24A02D0">
      <w:start w:val="1"/>
      <w:numFmt w:val="lowerLetter"/>
      <w:lvlText w:val="%1)"/>
      <w:lvlJc w:val="left"/>
      <w:pPr>
        <w:ind w:left="43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2" w:hanging="360"/>
      </w:pPr>
    </w:lvl>
    <w:lvl w:ilvl="2" w:tplc="0415001B">
      <w:start w:val="1"/>
      <w:numFmt w:val="lowerRoman"/>
      <w:lvlText w:val="%3."/>
      <w:lvlJc w:val="right"/>
      <w:pPr>
        <w:ind w:left="1872" w:hanging="180"/>
      </w:pPr>
    </w:lvl>
    <w:lvl w:ilvl="3" w:tplc="0415000F">
      <w:start w:val="1"/>
      <w:numFmt w:val="decimal"/>
      <w:lvlText w:val="%4."/>
      <w:lvlJc w:val="left"/>
      <w:pPr>
        <w:ind w:left="2592" w:hanging="360"/>
      </w:pPr>
    </w:lvl>
    <w:lvl w:ilvl="4" w:tplc="04150019">
      <w:start w:val="1"/>
      <w:numFmt w:val="lowerLetter"/>
      <w:lvlText w:val="%5."/>
      <w:lvlJc w:val="left"/>
      <w:pPr>
        <w:ind w:left="3312" w:hanging="360"/>
      </w:pPr>
    </w:lvl>
    <w:lvl w:ilvl="5" w:tplc="0415001B" w:tentative="1">
      <w:start w:val="1"/>
      <w:numFmt w:val="lowerRoman"/>
      <w:lvlText w:val="%6."/>
      <w:lvlJc w:val="right"/>
      <w:pPr>
        <w:ind w:left="4032" w:hanging="180"/>
      </w:pPr>
    </w:lvl>
    <w:lvl w:ilvl="6" w:tplc="0415000F" w:tentative="1">
      <w:start w:val="1"/>
      <w:numFmt w:val="decimal"/>
      <w:lvlText w:val="%7."/>
      <w:lvlJc w:val="left"/>
      <w:pPr>
        <w:ind w:left="4752" w:hanging="360"/>
      </w:pPr>
    </w:lvl>
    <w:lvl w:ilvl="7" w:tplc="04150019" w:tentative="1">
      <w:start w:val="1"/>
      <w:numFmt w:val="lowerLetter"/>
      <w:lvlText w:val="%8."/>
      <w:lvlJc w:val="left"/>
      <w:pPr>
        <w:ind w:left="5472" w:hanging="360"/>
      </w:pPr>
    </w:lvl>
    <w:lvl w:ilvl="8" w:tplc="0415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2" w15:restartNumberingAfterBreak="0">
    <w:nsid w:val="343B0BFA"/>
    <w:multiLevelType w:val="multilevel"/>
    <w:tmpl w:val="130C3A08"/>
    <w:lvl w:ilvl="0">
      <w:start w:val="2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82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6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1254" w:hanging="720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1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68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24" w:hanging="1800"/>
      </w:pPr>
      <w:rPr>
        <w:rFonts w:hint="default"/>
      </w:rPr>
    </w:lvl>
  </w:abstractNum>
  <w:abstractNum w:abstractNumId="13" w15:restartNumberingAfterBreak="0">
    <w:nsid w:val="35CE4E24"/>
    <w:multiLevelType w:val="hybridMultilevel"/>
    <w:tmpl w:val="4484EFA2"/>
    <w:lvl w:ilvl="0" w:tplc="C924E0BC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4" w15:restartNumberingAfterBreak="0">
    <w:nsid w:val="4188455A"/>
    <w:multiLevelType w:val="hybridMultilevel"/>
    <w:tmpl w:val="80862806"/>
    <w:lvl w:ilvl="0" w:tplc="E3469920">
      <w:start w:val="1"/>
      <w:numFmt w:val="bullet"/>
      <w:pStyle w:val="VIPoziom6"/>
      <w:lvlText w:val=""/>
      <w:lvlJc w:val="left"/>
      <w:pPr>
        <w:ind w:left="314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46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18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901" w:hanging="360"/>
      </w:pPr>
      <w:rPr>
        <w:rFonts w:ascii="Wingdings" w:hAnsi="Wingdings" w:hint="default"/>
      </w:rPr>
    </w:lvl>
  </w:abstractNum>
  <w:abstractNum w:abstractNumId="15" w15:restartNumberingAfterBreak="0">
    <w:nsid w:val="49493A45"/>
    <w:multiLevelType w:val="multilevel"/>
    <w:tmpl w:val="0415001F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lvlText w:val="%1.%2."/>
      <w:lvlJc w:val="left"/>
      <w:pPr>
        <w:ind w:left="1860" w:hanging="432"/>
      </w:pPr>
    </w:lvl>
    <w:lvl w:ilvl="2">
      <w:start w:val="1"/>
      <w:numFmt w:val="decimal"/>
      <w:lvlText w:val="%1.%2.%3."/>
      <w:lvlJc w:val="left"/>
      <w:pPr>
        <w:ind w:left="2292" w:hanging="504"/>
      </w:pPr>
    </w:lvl>
    <w:lvl w:ilvl="3">
      <w:start w:val="1"/>
      <w:numFmt w:val="decimal"/>
      <w:lvlText w:val="%1.%2.%3.%4."/>
      <w:lvlJc w:val="left"/>
      <w:pPr>
        <w:ind w:left="2796" w:hanging="648"/>
      </w:pPr>
    </w:lvl>
    <w:lvl w:ilvl="4">
      <w:start w:val="1"/>
      <w:numFmt w:val="decimal"/>
      <w:lvlText w:val="%1.%2.%3.%4.%5."/>
      <w:lvlJc w:val="left"/>
      <w:pPr>
        <w:ind w:left="3300" w:hanging="792"/>
      </w:pPr>
    </w:lvl>
    <w:lvl w:ilvl="5">
      <w:start w:val="1"/>
      <w:numFmt w:val="decimal"/>
      <w:lvlText w:val="%1.%2.%3.%4.%5.%6."/>
      <w:lvlJc w:val="left"/>
      <w:pPr>
        <w:ind w:left="3804" w:hanging="936"/>
      </w:pPr>
    </w:lvl>
    <w:lvl w:ilvl="6">
      <w:start w:val="1"/>
      <w:numFmt w:val="decimal"/>
      <w:lvlText w:val="%1.%2.%3.%4.%5.%6.%7."/>
      <w:lvlJc w:val="left"/>
      <w:pPr>
        <w:ind w:left="4308" w:hanging="1080"/>
      </w:pPr>
    </w:lvl>
    <w:lvl w:ilvl="7">
      <w:start w:val="1"/>
      <w:numFmt w:val="decimal"/>
      <w:lvlText w:val="%1.%2.%3.%4.%5.%6.%7.%8."/>
      <w:lvlJc w:val="left"/>
      <w:pPr>
        <w:ind w:left="4812" w:hanging="1224"/>
      </w:pPr>
    </w:lvl>
    <w:lvl w:ilvl="8">
      <w:start w:val="1"/>
      <w:numFmt w:val="decimal"/>
      <w:lvlText w:val="%1.%2.%3.%4.%5.%6.%7.%8.%9."/>
      <w:lvlJc w:val="left"/>
      <w:pPr>
        <w:ind w:left="5388" w:hanging="1440"/>
      </w:pPr>
    </w:lvl>
  </w:abstractNum>
  <w:abstractNum w:abstractNumId="16" w15:restartNumberingAfterBreak="0">
    <w:nsid w:val="49CE395C"/>
    <w:multiLevelType w:val="multilevel"/>
    <w:tmpl w:val="142C24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lowerLetter"/>
      <w:pStyle w:val="Vpoziom"/>
      <w:lvlText w:val="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7" w15:restartNumberingAfterBreak="0">
    <w:nsid w:val="4AA43994"/>
    <w:multiLevelType w:val="hybridMultilevel"/>
    <w:tmpl w:val="56C2EC86"/>
    <w:lvl w:ilvl="0" w:tplc="04150001">
      <w:start w:val="1"/>
      <w:numFmt w:val="bullet"/>
      <w:lvlText w:val=""/>
      <w:lvlJc w:val="left"/>
      <w:pPr>
        <w:ind w:left="432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152" w:hanging="360"/>
      </w:pPr>
    </w:lvl>
    <w:lvl w:ilvl="2" w:tplc="0415001B">
      <w:start w:val="1"/>
      <w:numFmt w:val="lowerRoman"/>
      <w:lvlText w:val="%3."/>
      <w:lvlJc w:val="right"/>
      <w:pPr>
        <w:ind w:left="1872" w:hanging="180"/>
      </w:pPr>
    </w:lvl>
    <w:lvl w:ilvl="3" w:tplc="0415000F">
      <w:start w:val="1"/>
      <w:numFmt w:val="decimal"/>
      <w:lvlText w:val="%4."/>
      <w:lvlJc w:val="left"/>
      <w:pPr>
        <w:ind w:left="2592" w:hanging="360"/>
      </w:pPr>
    </w:lvl>
    <w:lvl w:ilvl="4" w:tplc="04150019">
      <w:start w:val="1"/>
      <w:numFmt w:val="lowerLetter"/>
      <w:lvlText w:val="%5."/>
      <w:lvlJc w:val="left"/>
      <w:pPr>
        <w:ind w:left="3312" w:hanging="360"/>
      </w:pPr>
    </w:lvl>
    <w:lvl w:ilvl="5" w:tplc="0415001B" w:tentative="1">
      <w:start w:val="1"/>
      <w:numFmt w:val="lowerRoman"/>
      <w:lvlText w:val="%6."/>
      <w:lvlJc w:val="right"/>
      <w:pPr>
        <w:ind w:left="4032" w:hanging="180"/>
      </w:pPr>
    </w:lvl>
    <w:lvl w:ilvl="6" w:tplc="0415000F" w:tentative="1">
      <w:start w:val="1"/>
      <w:numFmt w:val="decimal"/>
      <w:lvlText w:val="%7."/>
      <w:lvlJc w:val="left"/>
      <w:pPr>
        <w:ind w:left="4752" w:hanging="360"/>
      </w:pPr>
    </w:lvl>
    <w:lvl w:ilvl="7" w:tplc="04150019" w:tentative="1">
      <w:start w:val="1"/>
      <w:numFmt w:val="lowerLetter"/>
      <w:lvlText w:val="%8."/>
      <w:lvlJc w:val="left"/>
      <w:pPr>
        <w:ind w:left="5472" w:hanging="360"/>
      </w:pPr>
    </w:lvl>
    <w:lvl w:ilvl="8" w:tplc="0415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8" w15:restartNumberingAfterBreak="0">
    <w:nsid w:val="4AE16252"/>
    <w:multiLevelType w:val="hybridMultilevel"/>
    <w:tmpl w:val="FCC46E8C"/>
    <w:lvl w:ilvl="0" w:tplc="D7E64366">
      <w:start w:val="1"/>
      <w:numFmt w:val="lowerLetter"/>
      <w:lvlText w:val="%1)"/>
      <w:lvlJc w:val="left"/>
      <w:pPr>
        <w:ind w:left="150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26" w:hanging="360"/>
      </w:pPr>
    </w:lvl>
    <w:lvl w:ilvl="2" w:tplc="0415001B" w:tentative="1">
      <w:start w:val="1"/>
      <w:numFmt w:val="lowerRoman"/>
      <w:lvlText w:val="%3."/>
      <w:lvlJc w:val="righ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9" w15:restartNumberingAfterBreak="0">
    <w:nsid w:val="4B30418A"/>
    <w:multiLevelType w:val="hybridMultilevel"/>
    <w:tmpl w:val="3D5093C4"/>
    <w:lvl w:ilvl="0" w:tplc="04150001">
      <w:start w:val="1"/>
      <w:numFmt w:val="bullet"/>
      <w:lvlText w:val=""/>
      <w:lvlJc w:val="left"/>
      <w:pPr>
        <w:ind w:left="18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20" w15:restartNumberingAfterBreak="0">
    <w:nsid w:val="4B850394"/>
    <w:multiLevelType w:val="hybridMultilevel"/>
    <w:tmpl w:val="3AEE50D4"/>
    <w:lvl w:ilvl="0" w:tplc="2BACCD24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D9F0758"/>
    <w:multiLevelType w:val="hybridMultilevel"/>
    <w:tmpl w:val="B2748AE4"/>
    <w:lvl w:ilvl="0" w:tplc="35903B98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2" w15:restartNumberingAfterBreak="0">
    <w:nsid w:val="59D76074"/>
    <w:multiLevelType w:val="hybridMultilevel"/>
    <w:tmpl w:val="D8A0187C"/>
    <w:lvl w:ilvl="0" w:tplc="9496BE88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3" w15:restartNumberingAfterBreak="0">
    <w:nsid w:val="641E0F2A"/>
    <w:multiLevelType w:val="multilevel"/>
    <w:tmpl w:val="8CDE8AF6"/>
    <w:lvl w:ilvl="0">
      <w:start w:val="1"/>
      <w:numFmt w:val="upperRoman"/>
      <w:lvlText w:val="%1."/>
      <w:lvlJc w:val="right"/>
      <w:pPr>
        <w:ind w:left="284" w:hanging="284"/>
      </w:pPr>
      <w:rPr>
        <w:rFonts w:hint="default"/>
      </w:rPr>
    </w:lvl>
    <w:lvl w:ilvl="1">
      <w:start w:val="1"/>
      <w:numFmt w:val="decimal"/>
      <w:suff w:val="space"/>
      <w:lvlText w:val="%2."/>
      <w:lvlJc w:val="left"/>
      <w:pPr>
        <w:ind w:left="340" w:hanging="340"/>
      </w:pPr>
      <w:rPr>
        <w:rFonts w:hint="default"/>
      </w:rPr>
    </w:lvl>
    <w:lvl w:ilvl="2">
      <w:start w:val="1"/>
      <w:numFmt w:val="decimal"/>
      <w:suff w:val="space"/>
      <w:lvlText w:val="%2.%3."/>
      <w:lvlJc w:val="left"/>
      <w:pPr>
        <w:ind w:left="454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17"/>
        </w:tabs>
        <w:ind w:left="424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037"/>
        </w:tabs>
        <w:ind w:left="474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97"/>
        </w:tabs>
        <w:ind w:left="525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17"/>
        </w:tabs>
        <w:ind w:left="575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626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6837" w:hanging="1440"/>
      </w:pPr>
      <w:rPr>
        <w:rFonts w:hint="default"/>
      </w:rPr>
    </w:lvl>
  </w:abstractNum>
  <w:abstractNum w:abstractNumId="24" w15:restartNumberingAfterBreak="0">
    <w:nsid w:val="68671800"/>
    <w:multiLevelType w:val="multilevel"/>
    <w:tmpl w:val="2F227DF4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1F497D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5" w15:restartNumberingAfterBreak="0">
    <w:nsid w:val="6AD06CB5"/>
    <w:multiLevelType w:val="hybridMultilevel"/>
    <w:tmpl w:val="534C0DB4"/>
    <w:lvl w:ilvl="0" w:tplc="0415000F">
      <w:start w:val="1"/>
      <w:numFmt w:val="decimal"/>
      <w:lvlText w:val="%1."/>
      <w:lvlJc w:val="left"/>
      <w:pPr>
        <w:ind w:left="1866" w:hanging="360"/>
      </w:pPr>
    </w:lvl>
    <w:lvl w:ilvl="1" w:tplc="04150019" w:tentative="1">
      <w:start w:val="1"/>
      <w:numFmt w:val="lowerLetter"/>
      <w:lvlText w:val="%2."/>
      <w:lvlJc w:val="left"/>
      <w:pPr>
        <w:ind w:left="2586" w:hanging="360"/>
      </w:pPr>
    </w:lvl>
    <w:lvl w:ilvl="2" w:tplc="0415001B" w:tentative="1">
      <w:start w:val="1"/>
      <w:numFmt w:val="lowerRoman"/>
      <w:lvlText w:val="%3."/>
      <w:lvlJc w:val="right"/>
      <w:pPr>
        <w:ind w:left="3306" w:hanging="180"/>
      </w:pPr>
    </w:lvl>
    <w:lvl w:ilvl="3" w:tplc="0415000F" w:tentative="1">
      <w:start w:val="1"/>
      <w:numFmt w:val="decimal"/>
      <w:lvlText w:val="%4."/>
      <w:lvlJc w:val="left"/>
      <w:pPr>
        <w:ind w:left="4026" w:hanging="360"/>
      </w:pPr>
    </w:lvl>
    <w:lvl w:ilvl="4" w:tplc="04150019" w:tentative="1">
      <w:start w:val="1"/>
      <w:numFmt w:val="lowerLetter"/>
      <w:lvlText w:val="%5."/>
      <w:lvlJc w:val="left"/>
      <w:pPr>
        <w:ind w:left="4746" w:hanging="360"/>
      </w:pPr>
    </w:lvl>
    <w:lvl w:ilvl="5" w:tplc="0415001B" w:tentative="1">
      <w:start w:val="1"/>
      <w:numFmt w:val="lowerRoman"/>
      <w:lvlText w:val="%6."/>
      <w:lvlJc w:val="right"/>
      <w:pPr>
        <w:ind w:left="5466" w:hanging="180"/>
      </w:pPr>
    </w:lvl>
    <w:lvl w:ilvl="6" w:tplc="0415000F" w:tentative="1">
      <w:start w:val="1"/>
      <w:numFmt w:val="decimal"/>
      <w:lvlText w:val="%7."/>
      <w:lvlJc w:val="left"/>
      <w:pPr>
        <w:ind w:left="6186" w:hanging="360"/>
      </w:pPr>
    </w:lvl>
    <w:lvl w:ilvl="7" w:tplc="04150019" w:tentative="1">
      <w:start w:val="1"/>
      <w:numFmt w:val="lowerLetter"/>
      <w:lvlText w:val="%8."/>
      <w:lvlJc w:val="left"/>
      <w:pPr>
        <w:ind w:left="6906" w:hanging="360"/>
      </w:pPr>
    </w:lvl>
    <w:lvl w:ilvl="8" w:tplc="041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6" w15:restartNumberingAfterBreak="0">
    <w:nsid w:val="6BC24234"/>
    <w:multiLevelType w:val="hybridMultilevel"/>
    <w:tmpl w:val="F080EA58"/>
    <w:lvl w:ilvl="0" w:tplc="04150001">
      <w:start w:val="1"/>
      <w:numFmt w:val="bullet"/>
      <w:lvlText w:val=""/>
      <w:lvlJc w:val="left"/>
      <w:pPr>
        <w:ind w:left="18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27" w15:restartNumberingAfterBreak="0">
    <w:nsid w:val="72CF510C"/>
    <w:multiLevelType w:val="hybridMultilevel"/>
    <w:tmpl w:val="95C06230"/>
    <w:lvl w:ilvl="0" w:tplc="3C1E9AD2">
      <w:start w:val="1"/>
      <w:numFmt w:val="lowerLetter"/>
      <w:pStyle w:val="Vpoziom0"/>
      <w:lvlText w:val="%1."/>
      <w:lvlJc w:val="left"/>
      <w:pPr>
        <w:ind w:left="17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7" w:hanging="360"/>
      </w:pPr>
    </w:lvl>
    <w:lvl w:ilvl="2" w:tplc="0415001B" w:tentative="1">
      <w:start w:val="1"/>
      <w:numFmt w:val="lowerRoman"/>
      <w:lvlText w:val="%3."/>
      <w:lvlJc w:val="right"/>
      <w:pPr>
        <w:ind w:left="3217" w:hanging="180"/>
      </w:pPr>
    </w:lvl>
    <w:lvl w:ilvl="3" w:tplc="0415000F" w:tentative="1">
      <w:start w:val="1"/>
      <w:numFmt w:val="decimal"/>
      <w:lvlText w:val="%4."/>
      <w:lvlJc w:val="left"/>
      <w:pPr>
        <w:ind w:left="3937" w:hanging="360"/>
      </w:pPr>
    </w:lvl>
    <w:lvl w:ilvl="4" w:tplc="04150019" w:tentative="1">
      <w:start w:val="1"/>
      <w:numFmt w:val="lowerLetter"/>
      <w:lvlText w:val="%5."/>
      <w:lvlJc w:val="left"/>
      <w:pPr>
        <w:ind w:left="4657" w:hanging="360"/>
      </w:pPr>
    </w:lvl>
    <w:lvl w:ilvl="5" w:tplc="0415001B" w:tentative="1">
      <w:start w:val="1"/>
      <w:numFmt w:val="lowerRoman"/>
      <w:lvlText w:val="%6."/>
      <w:lvlJc w:val="right"/>
      <w:pPr>
        <w:ind w:left="5377" w:hanging="180"/>
      </w:pPr>
    </w:lvl>
    <w:lvl w:ilvl="6" w:tplc="0415000F" w:tentative="1">
      <w:start w:val="1"/>
      <w:numFmt w:val="decimal"/>
      <w:lvlText w:val="%7."/>
      <w:lvlJc w:val="left"/>
      <w:pPr>
        <w:ind w:left="6097" w:hanging="360"/>
      </w:pPr>
    </w:lvl>
    <w:lvl w:ilvl="7" w:tplc="04150019" w:tentative="1">
      <w:start w:val="1"/>
      <w:numFmt w:val="lowerLetter"/>
      <w:lvlText w:val="%8."/>
      <w:lvlJc w:val="left"/>
      <w:pPr>
        <w:ind w:left="6817" w:hanging="360"/>
      </w:pPr>
    </w:lvl>
    <w:lvl w:ilvl="8" w:tplc="0415001B" w:tentative="1">
      <w:start w:val="1"/>
      <w:numFmt w:val="lowerRoman"/>
      <w:lvlText w:val="%9."/>
      <w:lvlJc w:val="right"/>
      <w:pPr>
        <w:ind w:left="7537" w:hanging="180"/>
      </w:pPr>
    </w:lvl>
  </w:abstractNum>
  <w:abstractNum w:abstractNumId="28" w15:restartNumberingAfterBreak="0">
    <w:nsid w:val="74B16CD9"/>
    <w:multiLevelType w:val="multilevel"/>
    <w:tmpl w:val="FE66352A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  <w:b/>
        <w:i w:val="0"/>
        <w:color w:val="1F497D" w:themeColor="text2"/>
        <w:sz w:val="20"/>
      </w:rPr>
    </w:lvl>
    <w:lvl w:ilvl="1">
      <w:start w:val="1"/>
      <w:numFmt w:val="decimal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1F497D"/>
        <w:sz w:val="20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num w:numId="1" w16cid:durableId="877358045">
    <w:abstractNumId w:val="10"/>
  </w:num>
  <w:num w:numId="2" w16cid:durableId="2046982144">
    <w:abstractNumId w:val="9"/>
  </w:num>
  <w:num w:numId="3" w16cid:durableId="1741175128">
    <w:abstractNumId w:val="5"/>
  </w:num>
  <w:num w:numId="4" w16cid:durableId="1851992994">
    <w:abstractNumId w:val="1"/>
  </w:num>
  <w:num w:numId="5" w16cid:durableId="240874848">
    <w:abstractNumId w:val="23"/>
  </w:num>
  <w:num w:numId="6" w16cid:durableId="1235361907">
    <w:abstractNumId w:val="16"/>
  </w:num>
  <w:num w:numId="7" w16cid:durableId="83310187">
    <w:abstractNumId w:val="14"/>
  </w:num>
  <w:num w:numId="8" w16cid:durableId="251816292">
    <w:abstractNumId w:val="27"/>
  </w:num>
  <w:num w:numId="9" w16cid:durableId="1942226444">
    <w:abstractNumId w:val="0"/>
  </w:num>
  <w:num w:numId="10" w16cid:durableId="446003591">
    <w:abstractNumId w:val="28"/>
  </w:num>
  <w:num w:numId="11" w16cid:durableId="265966965">
    <w:abstractNumId w:val="0"/>
  </w:num>
  <w:num w:numId="12" w16cid:durableId="1829322856">
    <w:abstractNumId w:val="24"/>
  </w:num>
  <w:num w:numId="13" w16cid:durableId="1876042280">
    <w:abstractNumId w:val="18"/>
  </w:num>
  <w:num w:numId="14" w16cid:durableId="1666668066">
    <w:abstractNumId w:val="6"/>
  </w:num>
  <w:num w:numId="15" w16cid:durableId="1767580173">
    <w:abstractNumId w:val="15"/>
  </w:num>
  <w:num w:numId="16" w16cid:durableId="689382082">
    <w:abstractNumId w:val="20"/>
  </w:num>
  <w:num w:numId="17" w16cid:durableId="336421185">
    <w:abstractNumId w:val="22"/>
  </w:num>
  <w:num w:numId="18" w16cid:durableId="1505441327">
    <w:abstractNumId w:val="21"/>
  </w:num>
  <w:num w:numId="19" w16cid:durableId="1753042980">
    <w:abstractNumId w:val="12"/>
  </w:num>
  <w:num w:numId="20" w16cid:durableId="1056586924">
    <w:abstractNumId w:val="11"/>
  </w:num>
  <w:num w:numId="21" w16cid:durableId="2106266139">
    <w:abstractNumId w:val="17"/>
  </w:num>
  <w:num w:numId="22" w16cid:durableId="536548641">
    <w:abstractNumId w:val="4"/>
  </w:num>
  <w:num w:numId="23" w16cid:durableId="1169249362">
    <w:abstractNumId w:val="13"/>
  </w:num>
  <w:num w:numId="24" w16cid:durableId="839348969">
    <w:abstractNumId w:val="0"/>
  </w:num>
  <w:num w:numId="25" w16cid:durableId="238490041">
    <w:abstractNumId w:val="0"/>
  </w:num>
  <w:num w:numId="26" w16cid:durableId="1810049468">
    <w:abstractNumId w:val="0"/>
  </w:num>
  <w:num w:numId="27" w16cid:durableId="809904286">
    <w:abstractNumId w:val="0"/>
  </w:num>
  <w:num w:numId="28" w16cid:durableId="179516386">
    <w:abstractNumId w:val="0"/>
  </w:num>
  <w:num w:numId="29" w16cid:durableId="1238516136">
    <w:abstractNumId w:val="3"/>
  </w:num>
  <w:num w:numId="30" w16cid:durableId="964310059">
    <w:abstractNumId w:val="2"/>
  </w:num>
  <w:num w:numId="31" w16cid:durableId="389693146">
    <w:abstractNumId w:val="25"/>
  </w:num>
  <w:num w:numId="32" w16cid:durableId="759332317">
    <w:abstractNumId w:val="19"/>
  </w:num>
  <w:num w:numId="33" w16cid:durableId="18049378">
    <w:abstractNumId w:val="8"/>
  </w:num>
  <w:num w:numId="34" w16cid:durableId="589002819">
    <w:abstractNumId w:val="26"/>
  </w:num>
  <w:num w:numId="35" w16cid:durableId="2016423629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A59"/>
    <w:rsid w:val="000002C0"/>
    <w:rsid w:val="0000055F"/>
    <w:rsid w:val="000010BB"/>
    <w:rsid w:val="0000436B"/>
    <w:rsid w:val="00005F66"/>
    <w:rsid w:val="000079EA"/>
    <w:rsid w:val="00011C67"/>
    <w:rsid w:val="00012131"/>
    <w:rsid w:val="00012410"/>
    <w:rsid w:val="00012B9D"/>
    <w:rsid w:val="0001338F"/>
    <w:rsid w:val="000134C4"/>
    <w:rsid w:val="00016728"/>
    <w:rsid w:val="00020095"/>
    <w:rsid w:val="00020A69"/>
    <w:rsid w:val="00021392"/>
    <w:rsid w:val="0002182D"/>
    <w:rsid w:val="000226A3"/>
    <w:rsid w:val="00022A56"/>
    <w:rsid w:val="00022D05"/>
    <w:rsid w:val="0002322B"/>
    <w:rsid w:val="000243C0"/>
    <w:rsid w:val="000245F9"/>
    <w:rsid w:val="00025BFC"/>
    <w:rsid w:val="00026810"/>
    <w:rsid w:val="00026D9A"/>
    <w:rsid w:val="00027D1A"/>
    <w:rsid w:val="00030BCD"/>
    <w:rsid w:val="00030DCA"/>
    <w:rsid w:val="0003141C"/>
    <w:rsid w:val="00032451"/>
    <w:rsid w:val="00032559"/>
    <w:rsid w:val="00032653"/>
    <w:rsid w:val="00032F53"/>
    <w:rsid w:val="000340FE"/>
    <w:rsid w:val="00035718"/>
    <w:rsid w:val="00036891"/>
    <w:rsid w:val="00036FFD"/>
    <w:rsid w:val="00037603"/>
    <w:rsid w:val="00040E4D"/>
    <w:rsid w:val="00041C6C"/>
    <w:rsid w:val="00042D07"/>
    <w:rsid w:val="000478CC"/>
    <w:rsid w:val="000501D2"/>
    <w:rsid w:val="00050ED7"/>
    <w:rsid w:val="00051290"/>
    <w:rsid w:val="00052E27"/>
    <w:rsid w:val="00053581"/>
    <w:rsid w:val="00054A3B"/>
    <w:rsid w:val="00054CAF"/>
    <w:rsid w:val="00056157"/>
    <w:rsid w:val="00057683"/>
    <w:rsid w:val="00060E52"/>
    <w:rsid w:val="00061089"/>
    <w:rsid w:val="00063803"/>
    <w:rsid w:val="00065919"/>
    <w:rsid w:val="00066A23"/>
    <w:rsid w:val="0006776B"/>
    <w:rsid w:val="000707A5"/>
    <w:rsid w:val="000709A4"/>
    <w:rsid w:val="00070ED4"/>
    <w:rsid w:val="00071D00"/>
    <w:rsid w:val="000722F0"/>
    <w:rsid w:val="00072F27"/>
    <w:rsid w:val="00073AB5"/>
    <w:rsid w:val="0007434D"/>
    <w:rsid w:val="00074E94"/>
    <w:rsid w:val="000752B2"/>
    <w:rsid w:val="000753C9"/>
    <w:rsid w:val="00075D30"/>
    <w:rsid w:val="000760BB"/>
    <w:rsid w:val="0007716D"/>
    <w:rsid w:val="00077317"/>
    <w:rsid w:val="00077722"/>
    <w:rsid w:val="0007776F"/>
    <w:rsid w:val="00080C91"/>
    <w:rsid w:val="000817E9"/>
    <w:rsid w:val="00081E83"/>
    <w:rsid w:val="000824D6"/>
    <w:rsid w:val="0008386F"/>
    <w:rsid w:val="00083AE6"/>
    <w:rsid w:val="00084B97"/>
    <w:rsid w:val="00085A3B"/>
    <w:rsid w:val="00086115"/>
    <w:rsid w:val="00090208"/>
    <w:rsid w:val="00090921"/>
    <w:rsid w:val="00091087"/>
    <w:rsid w:val="000914FD"/>
    <w:rsid w:val="000917C1"/>
    <w:rsid w:val="00091875"/>
    <w:rsid w:val="00091959"/>
    <w:rsid w:val="00092C83"/>
    <w:rsid w:val="00092CD3"/>
    <w:rsid w:val="00092DB0"/>
    <w:rsid w:val="00094216"/>
    <w:rsid w:val="00095C57"/>
    <w:rsid w:val="000965A3"/>
    <w:rsid w:val="000971AB"/>
    <w:rsid w:val="000975CA"/>
    <w:rsid w:val="000A1A02"/>
    <w:rsid w:val="000A31D5"/>
    <w:rsid w:val="000A52CD"/>
    <w:rsid w:val="000A6F59"/>
    <w:rsid w:val="000A6FC8"/>
    <w:rsid w:val="000B0650"/>
    <w:rsid w:val="000B0AAD"/>
    <w:rsid w:val="000B13DF"/>
    <w:rsid w:val="000B1C41"/>
    <w:rsid w:val="000B1E44"/>
    <w:rsid w:val="000B23A9"/>
    <w:rsid w:val="000B4AE5"/>
    <w:rsid w:val="000B4D49"/>
    <w:rsid w:val="000B7759"/>
    <w:rsid w:val="000B7BE0"/>
    <w:rsid w:val="000C0AFF"/>
    <w:rsid w:val="000C0BAE"/>
    <w:rsid w:val="000C0C2F"/>
    <w:rsid w:val="000C1970"/>
    <w:rsid w:val="000C3838"/>
    <w:rsid w:val="000C48FE"/>
    <w:rsid w:val="000C52F1"/>
    <w:rsid w:val="000C5339"/>
    <w:rsid w:val="000C5E3D"/>
    <w:rsid w:val="000C626D"/>
    <w:rsid w:val="000C6896"/>
    <w:rsid w:val="000C72A0"/>
    <w:rsid w:val="000C7BB3"/>
    <w:rsid w:val="000D1615"/>
    <w:rsid w:val="000D1CC0"/>
    <w:rsid w:val="000D1D58"/>
    <w:rsid w:val="000D2464"/>
    <w:rsid w:val="000D368C"/>
    <w:rsid w:val="000D4112"/>
    <w:rsid w:val="000D4181"/>
    <w:rsid w:val="000D42CA"/>
    <w:rsid w:val="000D76C8"/>
    <w:rsid w:val="000E0461"/>
    <w:rsid w:val="000E07DB"/>
    <w:rsid w:val="000E1849"/>
    <w:rsid w:val="000E19BC"/>
    <w:rsid w:val="000E1F89"/>
    <w:rsid w:val="000E4161"/>
    <w:rsid w:val="000E60FC"/>
    <w:rsid w:val="000E6284"/>
    <w:rsid w:val="000F0671"/>
    <w:rsid w:val="000F0B45"/>
    <w:rsid w:val="000F0CD3"/>
    <w:rsid w:val="000F11CF"/>
    <w:rsid w:val="000F1600"/>
    <w:rsid w:val="000F3E07"/>
    <w:rsid w:val="000F5F4D"/>
    <w:rsid w:val="000F61EB"/>
    <w:rsid w:val="000F779B"/>
    <w:rsid w:val="001002F8"/>
    <w:rsid w:val="00100563"/>
    <w:rsid w:val="001014F4"/>
    <w:rsid w:val="00101EA8"/>
    <w:rsid w:val="00102F38"/>
    <w:rsid w:val="001033CD"/>
    <w:rsid w:val="0010407E"/>
    <w:rsid w:val="001043FD"/>
    <w:rsid w:val="00107DD3"/>
    <w:rsid w:val="00107E65"/>
    <w:rsid w:val="0011164C"/>
    <w:rsid w:val="00112F3C"/>
    <w:rsid w:val="0011352E"/>
    <w:rsid w:val="00115696"/>
    <w:rsid w:val="00115CD9"/>
    <w:rsid w:val="00116054"/>
    <w:rsid w:val="0011630C"/>
    <w:rsid w:val="001170B1"/>
    <w:rsid w:val="00117EBA"/>
    <w:rsid w:val="00120504"/>
    <w:rsid w:val="00121E59"/>
    <w:rsid w:val="001222B8"/>
    <w:rsid w:val="00123136"/>
    <w:rsid w:val="00123662"/>
    <w:rsid w:val="00123FCC"/>
    <w:rsid w:val="001245A0"/>
    <w:rsid w:val="0012496F"/>
    <w:rsid w:val="001249FA"/>
    <w:rsid w:val="001254AB"/>
    <w:rsid w:val="00125B02"/>
    <w:rsid w:val="00127B7E"/>
    <w:rsid w:val="001309FD"/>
    <w:rsid w:val="001314A2"/>
    <w:rsid w:val="0013156C"/>
    <w:rsid w:val="00132DAF"/>
    <w:rsid w:val="001331C0"/>
    <w:rsid w:val="001405E4"/>
    <w:rsid w:val="001410C8"/>
    <w:rsid w:val="001426C6"/>
    <w:rsid w:val="0014289F"/>
    <w:rsid w:val="00146229"/>
    <w:rsid w:val="0014780E"/>
    <w:rsid w:val="00150229"/>
    <w:rsid w:val="00153E1B"/>
    <w:rsid w:val="00154C79"/>
    <w:rsid w:val="0015555F"/>
    <w:rsid w:val="001575DB"/>
    <w:rsid w:val="00157918"/>
    <w:rsid w:val="00157E14"/>
    <w:rsid w:val="00160F16"/>
    <w:rsid w:val="00165E35"/>
    <w:rsid w:val="00166475"/>
    <w:rsid w:val="0016798C"/>
    <w:rsid w:val="001703D2"/>
    <w:rsid w:val="00171021"/>
    <w:rsid w:val="001713BF"/>
    <w:rsid w:val="0017408C"/>
    <w:rsid w:val="00175924"/>
    <w:rsid w:val="00180173"/>
    <w:rsid w:val="001815F6"/>
    <w:rsid w:val="00182B1C"/>
    <w:rsid w:val="001834FC"/>
    <w:rsid w:val="00184EAD"/>
    <w:rsid w:val="00185672"/>
    <w:rsid w:val="0018569D"/>
    <w:rsid w:val="00186CF4"/>
    <w:rsid w:val="00186DA3"/>
    <w:rsid w:val="00187EAF"/>
    <w:rsid w:val="001935DE"/>
    <w:rsid w:val="001944D6"/>
    <w:rsid w:val="00195D03"/>
    <w:rsid w:val="00196845"/>
    <w:rsid w:val="00196EBD"/>
    <w:rsid w:val="001975E9"/>
    <w:rsid w:val="001A061A"/>
    <w:rsid w:val="001A0BFF"/>
    <w:rsid w:val="001A14FA"/>
    <w:rsid w:val="001A297E"/>
    <w:rsid w:val="001A29C1"/>
    <w:rsid w:val="001A66E6"/>
    <w:rsid w:val="001A6A91"/>
    <w:rsid w:val="001A72A7"/>
    <w:rsid w:val="001A73CD"/>
    <w:rsid w:val="001B151E"/>
    <w:rsid w:val="001B1B81"/>
    <w:rsid w:val="001B2188"/>
    <w:rsid w:val="001B2252"/>
    <w:rsid w:val="001B2301"/>
    <w:rsid w:val="001B2F85"/>
    <w:rsid w:val="001B3345"/>
    <w:rsid w:val="001B39EA"/>
    <w:rsid w:val="001B4FDF"/>
    <w:rsid w:val="001B5228"/>
    <w:rsid w:val="001B7697"/>
    <w:rsid w:val="001C18F8"/>
    <w:rsid w:val="001C21C0"/>
    <w:rsid w:val="001C2A17"/>
    <w:rsid w:val="001C317E"/>
    <w:rsid w:val="001C4434"/>
    <w:rsid w:val="001C54FB"/>
    <w:rsid w:val="001C68C9"/>
    <w:rsid w:val="001D15D8"/>
    <w:rsid w:val="001D24A9"/>
    <w:rsid w:val="001D310E"/>
    <w:rsid w:val="001D3BC6"/>
    <w:rsid w:val="001D4E9D"/>
    <w:rsid w:val="001D55DD"/>
    <w:rsid w:val="001D739D"/>
    <w:rsid w:val="001E156B"/>
    <w:rsid w:val="001E1DB5"/>
    <w:rsid w:val="001E2274"/>
    <w:rsid w:val="001E3808"/>
    <w:rsid w:val="001E4C21"/>
    <w:rsid w:val="001E5E1F"/>
    <w:rsid w:val="001E6CFF"/>
    <w:rsid w:val="001E730D"/>
    <w:rsid w:val="001E7580"/>
    <w:rsid w:val="001F203F"/>
    <w:rsid w:val="001F29B5"/>
    <w:rsid w:val="001F29FE"/>
    <w:rsid w:val="001F2F9F"/>
    <w:rsid w:val="001F30F4"/>
    <w:rsid w:val="001F357F"/>
    <w:rsid w:val="001F3A8B"/>
    <w:rsid w:val="001F4B1F"/>
    <w:rsid w:val="001F4C29"/>
    <w:rsid w:val="001F53A7"/>
    <w:rsid w:val="001F6303"/>
    <w:rsid w:val="001F6D86"/>
    <w:rsid w:val="001F6E84"/>
    <w:rsid w:val="00202D69"/>
    <w:rsid w:val="00202E39"/>
    <w:rsid w:val="00204AF0"/>
    <w:rsid w:val="0021019C"/>
    <w:rsid w:val="0021086B"/>
    <w:rsid w:val="00211ED6"/>
    <w:rsid w:val="00211EDF"/>
    <w:rsid w:val="00212085"/>
    <w:rsid w:val="0021566E"/>
    <w:rsid w:val="00217A99"/>
    <w:rsid w:val="00220D0B"/>
    <w:rsid w:val="002210EC"/>
    <w:rsid w:val="00223B99"/>
    <w:rsid w:val="00223D86"/>
    <w:rsid w:val="0022553B"/>
    <w:rsid w:val="00225BE5"/>
    <w:rsid w:val="00230075"/>
    <w:rsid w:val="002300A9"/>
    <w:rsid w:val="00230700"/>
    <w:rsid w:val="002325BE"/>
    <w:rsid w:val="002325C0"/>
    <w:rsid w:val="00233139"/>
    <w:rsid w:val="0023414F"/>
    <w:rsid w:val="002345C9"/>
    <w:rsid w:val="00234728"/>
    <w:rsid w:val="00236038"/>
    <w:rsid w:val="002374C0"/>
    <w:rsid w:val="00241779"/>
    <w:rsid w:val="0024328D"/>
    <w:rsid w:val="00243D7F"/>
    <w:rsid w:val="00245068"/>
    <w:rsid w:val="0024533A"/>
    <w:rsid w:val="00245B78"/>
    <w:rsid w:val="0024626E"/>
    <w:rsid w:val="00246E7E"/>
    <w:rsid w:val="0024726F"/>
    <w:rsid w:val="00247FD3"/>
    <w:rsid w:val="00250E0A"/>
    <w:rsid w:val="00251D3D"/>
    <w:rsid w:val="00251F20"/>
    <w:rsid w:val="00251F5B"/>
    <w:rsid w:val="002532C1"/>
    <w:rsid w:val="00253AB8"/>
    <w:rsid w:val="00254166"/>
    <w:rsid w:val="002557DB"/>
    <w:rsid w:val="00255C62"/>
    <w:rsid w:val="00256274"/>
    <w:rsid w:val="0025666F"/>
    <w:rsid w:val="00256EDF"/>
    <w:rsid w:val="00260096"/>
    <w:rsid w:val="0026027B"/>
    <w:rsid w:val="0026038D"/>
    <w:rsid w:val="002606AF"/>
    <w:rsid w:val="0026118B"/>
    <w:rsid w:val="002624D7"/>
    <w:rsid w:val="002637A6"/>
    <w:rsid w:val="00264C77"/>
    <w:rsid w:val="00264F09"/>
    <w:rsid w:val="00266B45"/>
    <w:rsid w:val="002671D4"/>
    <w:rsid w:val="002707A5"/>
    <w:rsid w:val="002714B4"/>
    <w:rsid w:val="00271D92"/>
    <w:rsid w:val="0027284E"/>
    <w:rsid w:val="002748DC"/>
    <w:rsid w:val="002751EC"/>
    <w:rsid w:val="00275BF8"/>
    <w:rsid w:val="00276D94"/>
    <w:rsid w:val="00283313"/>
    <w:rsid w:val="00285FFB"/>
    <w:rsid w:val="002865DC"/>
    <w:rsid w:val="002868F7"/>
    <w:rsid w:val="00290726"/>
    <w:rsid w:val="0029227A"/>
    <w:rsid w:val="00292295"/>
    <w:rsid w:val="0029303A"/>
    <w:rsid w:val="002937C0"/>
    <w:rsid w:val="002954A0"/>
    <w:rsid w:val="002959BF"/>
    <w:rsid w:val="002962C9"/>
    <w:rsid w:val="00296D06"/>
    <w:rsid w:val="002A015E"/>
    <w:rsid w:val="002A09F6"/>
    <w:rsid w:val="002A13CA"/>
    <w:rsid w:val="002A14B2"/>
    <w:rsid w:val="002A1B69"/>
    <w:rsid w:val="002A206D"/>
    <w:rsid w:val="002A46EE"/>
    <w:rsid w:val="002A4DA9"/>
    <w:rsid w:val="002A6DD4"/>
    <w:rsid w:val="002A791C"/>
    <w:rsid w:val="002A7F29"/>
    <w:rsid w:val="002B0B62"/>
    <w:rsid w:val="002B107F"/>
    <w:rsid w:val="002B14DF"/>
    <w:rsid w:val="002B24FB"/>
    <w:rsid w:val="002B490C"/>
    <w:rsid w:val="002B4CBA"/>
    <w:rsid w:val="002B5CD2"/>
    <w:rsid w:val="002B77D0"/>
    <w:rsid w:val="002C17B0"/>
    <w:rsid w:val="002C1A2B"/>
    <w:rsid w:val="002C3190"/>
    <w:rsid w:val="002C33C9"/>
    <w:rsid w:val="002C3DF9"/>
    <w:rsid w:val="002C45B6"/>
    <w:rsid w:val="002C4EF0"/>
    <w:rsid w:val="002C5837"/>
    <w:rsid w:val="002C5984"/>
    <w:rsid w:val="002C6224"/>
    <w:rsid w:val="002C6A5B"/>
    <w:rsid w:val="002C77A0"/>
    <w:rsid w:val="002D057D"/>
    <w:rsid w:val="002D1917"/>
    <w:rsid w:val="002D1C68"/>
    <w:rsid w:val="002D1F68"/>
    <w:rsid w:val="002D525B"/>
    <w:rsid w:val="002D53C7"/>
    <w:rsid w:val="002D5FC8"/>
    <w:rsid w:val="002D77BA"/>
    <w:rsid w:val="002E0E9A"/>
    <w:rsid w:val="002E15B2"/>
    <w:rsid w:val="002E185C"/>
    <w:rsid w:val="002E197D"/>
    <w:rsid w:val="002E4CB6"/>
    <w:rsid w:val="002E4FC7"/>
    <w:rsid w:val="002E514D"/>
    <w:rsid w:val="002E52CA"/>
    <w:rsid w:val="002E6E9F"/>
    <w:rsid w:val="002E7670"/>
    <w:rsid w:val="002F0DA4"/>
    <w:rsid w:val="002F1325"/>
    <w:rsid w:val="002F1343"/>
    <w:rsid w:val="002F13C5"/>
    <w:rsid w:val="002F1DCC"/>
    <w:rsid w:val="002F481A"/>
    <w:rsid w:val="002F4D0B"/>
    <w:rsid w:val="002F5045"/>
    <w:rsid w:val="00301FA3"/>
    <w:rsid w:val="00302074"/>
    <w:rsid w:val="003034A9"/>
    <w:rsid w:val="00304E46"/>
    <w:rsid w:val="00304EDA"/>
    <w:rsid w:val="00304F1E"/>
    <w:rsid w:val="00306479"/>
    <w:rsid w:val="00307945"/>
    <w:rsid w:val="00307DE3"/>
    <w:rsid w:val="00310B8B"/>
    <w:rsid w:val="003125AB"/>
    <w:rsid w:val="00313FAE"/>
    <w:rsid w:val="00315C18"/>
    <w:rsid w:val="0031709F"/>
    <w:rsid w:val="00317572"/>
    <w:rsid w:val="003214B7"/>
    <w:rsid w:val="00322492"/>
    <w:rsid w:val="00322E78"/>
    <w:rsid w:val="003236C8"/>
    <w:rsid w:val="0032688C"/>
    <w:rsid w:val="00327403"/>
    <w:rsid w:val="0032795C"/>
    <w:rsid w:val="00330196"/>
    <w:rsid w:val="00330A62"/>
    <w:rsid w:val="00330B20"/>
    <w:rsid w:val="00331233"/>
    <w:rsid w:val="00331A96"/>
    <w:rsid w:val="00332E0A"/>
    <w:rsid w:val="0033341A"/>
    <w:rsid w:val="00334300"/>
    <w:rsid w:val="00334D62"/>
    <w:rsid w:val="00335438"/>
    <w:rsid w:val="0033583A"/>
    <w:rsid w:val="003379BC"/>
    <w:rsid w:val="00342350"/>
    <w:rsid w:val="00342496"/>
    <w:rsid w:val="00342AE6"/>
    <w:rsid w:val="00343BEB"/>
    <w:rsid w:val="00343F39"/>
    <w:rsid w:val="003441AF"/>
    <w:rsid w:val="00344C20"/>
    <w:rsid w:val="0035195A"/>
    <w:rsid w:val="00351AD8"/>
    <w:rsid w:val="00352186"/>
    <w:rsid w:val="00352C94"/>
    <w:rsid w:val="003536AF"/>
    <w:rsid w:val="003546B5"/>
    <w:rsid w:val="00354A6E"/>
    <w:rsid w:val="00354D5C"/>
    <w:rsid w:val="00355391"/>
    <w:rsid w:val="0035567C"/>
    <w:rsid w:val="0035667E"/>
    <w:rsid w:val="003578A3"/>
    <w:rsid w:val="00357BBE"/>
    <w:rsid w:val="00361295"/>
    <w:rsid w:val="00361297"/>
    <w:rsid w:val="0036284A"/>
    <w:rsid w:val="0036460C"/>
    <w:rsid w:val="00366A89"/>
    <w:rsid w:val="0037060C"/>
    <w:rsid w:val="00370A89"/>
    <w:rsid w:val="003712C5"/>
    <w:rsid w:val="00371B47"/>
    <w:rsid w:val="003721F7"/>
    <w:rsid w:val="00373A06"/>
    <w:rsid w:val="003751ED"/>
    <w:rsid w:val="00375AE1"/>
    <w:rsid w:val="00375B9B"/>
    <w:rsid w:val="0037616A"/>
    <w:rsid w:val="00377F99"/>
    <w:rsid w:val="00381232"/>
    <w:rsid w:val="003836A8"/>
    <w:rsid w:val="0038399E"/>
    <w:rsid w:val="0038433E"/>
    <w:rsid w:val="00384FCD"/>
    <w:rsid w:val="003858D0"/>
    <w:rsid w:val="00385990"/>
    <w:rsid w:val="00385F6F"/>
    <w:rsid w:val="0038624A"/>
    <w:rsid w:val="00386CD6"/>
    <w:rsid w:val="00386D55"/>
    <w:rsid w:val="003878CB"/>
    <w:rsid w:val="003906C1"/>
    <w:rsid w:val="00390AD9"/>
    <w:rsid w:val="0039333D"/>
    <w:rsid w:val="003952FD"/>
    <w:rsid w:val="00397B41"/>
    <w:rsid w:val="003A02D8"/>
    <w:rsid w:val="003A0A30"/>
    <w:rsid w:val="003A175F"/>
    <w:rsid w:val="003A2B6A"/>
    <w:rsid w:val="003A3B24"/>
    <w:rsid w:val="003A43B2"/>
    <w:rsid w:val="003A749D"/>
    <w:rsid w:val="003A788D"/>
    <w:rsid w:val="003B036E"/>
    <w:rsid w:val="003B14FC"/>
    <w:rsid w:val="003B2195"/>
    <w:rsid w:val="003B3213"/>
    <w:rsid w:val="003B465D"/>
    <w:rsid w:val="003B5A2A"/>
    <w:rsid w:val="003B6C03"/>
    <w:rsid w:val="003B6E90"/>
    <w:rsid w:val="003B6EDA"/>
    <w:rsid w:val="003B754D"/>
    <w:rsid w:val="003B79A7"/>
    <w:rsid w:val="003B79E9"/>
    <w:rsid w:val="003B7D1D"/>
    <w:rsid w:val="003C10FD"/>
    <w:rsid w:val="003C1619"/>
    <w:rsid w:val="003C202B"/>
    <w:rsid w:val="003C2BCE"/>
    <w:rsid w:val="003C3388"/>
    <w:rsid w:val="003C3644"/>
    <w:rsid w:val="003C37A1"/>
    <w:rsid w:val="003C3ECC"/>
    <w:rsid w:val="003C4945"/>
    <w:rsid w:val="003C4CD3"/>
    <w:rsid w:val="003C4EB7"/>
    <w:rsid w:val="003C5916"/>
    <w:rsid w:val="003C621B"/>
    <w:rsid w:val="003C64D4"/>
    <w:rsid w:val="003D0B81"/>
    <w:rsid w:val="003D2D59"/>
    <w:rsid w:val="003D645C"/>
    <w:rsid w:val="003D6E5E"/>
    <w:rsid w:val="003D772B"/>
    <w:rsid w:val="003D79C0"/>
    <w:rsid w:val="003E0573"/>
    <w:rsid w:val="003E1667"/>
    <w:rsid w:val="003E16D6"/>
    <w:rsid w:val="003E2954"/>
    <w:rsid w:val="003E30B6"/>
    <w:rsid w:val="003E30CD"/>
    <w:rsid w:val="003E44FF"/>
    <w:rsid w:val="003E5A0D"/>
    <w:rsid w:val="003E6D52"/>
    <w:rsid w:val="003E73B8"/>
    <w:rsid w:val="003F01E4"/>
    <w:rsid w:val="003F050C"/>
    <w:rsid w:val="003F07A6"/>
    <w:rsid w:val="003F08CD"/>
    <w:rsid w:val="003F1003"/>
    <w:rsid w:val="003F20EB"/>
    <w:rsid w:val="003F2480"/>
    <w:rsid w:val="003F285A"/>
    <w:rsid w:val="003F2A19"/>
    <w:rsid w:val="003F3F26"/>
    <w:rsid w:val="003F52C0"/>
    <w:rsid w:val="003F56B2"/>
    <w:rsid w:val="003F59EE"/>
    <w:rsid w:val="003F5BB7"/>
    <w:rsid w:val="003F61B7"/>
    <w:rsid w:val="003F669F"/>
    <w:rsid w:val="00400560"/>
    <w:rsid w:val="0040184C"/>
    <w:rsid w:val="00401A5F"/>
    <w:rsid w:val="00403217"/>
    <w:rsid w:val="00406A8C"/>
    <w:rsid w:val="004073E7"/>
    <w:rsid w:val="00407E9D"/>
    <w:rsid w:val="00410EBB"/>
    <w:rsid w:val="00412D3D"/>
    <w:rsid w:val="0041456C"/>
    <w:rsid w:val="004154A9"/>
    <w:rsid w:val="004156A8"/>
    <w:rsid w:val="004164B8"/>
    <w:rsid w:val="00416A35"/>
    <w:rsid w:val="00420279"/>
    <w:rsid w:val="00421822"/>
    <w:rsid w:val="004219B7"/>
    <w:rsid w:val="00421A7C"/>
    <w:rsid w:val="00422254"/>
    <w:rsid w:val="00422724"/>
    <w:rsid w:val="00424424"/>
    <w:rsid w:val="0042457F"/>
    <w:rsid w:val="00425A03"/>
    <w:rsid w:val="00426718"/>
    <w:rsid w:val="00427435"/>
    <w:rsid w:val="00427B3B"/>
    <w:rsid w:val="00430526"/>
    <w:rsid w:val="0043085E"/>
    <w:rsid w:val="00430E9E"/>
    <w:rsid w:val="00433002"/>
    <w:rsid w:val="004332C5"/>
    <w:rsid w:val="00433DDD"/>
    <w:rsid w:val="00434372"/>
    <w:rsid w:val="00435431"/>
    <w:rsid w:val="00435BF2"/>
    <w:rsid w:val="00436B74"/>
    <w:rsid w:val="004379F7"/>
    <w:rsid w:val="00437FAC"/>
    <w:rsid w:val="00440E2A"/>
    <w:rsid w:val="00441C54"/>
    <w:rsid w:val="004423A5"/>
    <w:rsid w:val="004423D5"/>
    <w:rsid w:val="00442403"/>
    <w:rsid w:val="00442714"/>
    <w:rsid w:val="00442989"/>
    <w:rsid w:val="00443604"/>
    <w:rsid w:val="00443AA4"/>
    <w:rsid w:val="004441B3"/>
    <w:rsid w:val="004456CC"/>
    <w:rsid w:val="0044654C"/>
    <w:rsid w:val="0044687F"/>
    <w:rsid w:val="004477CB"/>
    <w:rsid w:val="00447BA2"/>
    <w:rsid w:val="004509C3"/>
    <w:rsid w:val="0045126E"/>
    <w:rsid w:val="004515E3"/>
    <w:rsid w:val="004519E3"/>
    <w:rsid w:val="00453312"/>
    <w:rsid w:val="00453B49"/>
    <w:rsid w:val="004555D5"/>
    <w:rsid w:val="00456CDA"/>
    <w:rsid w:val="00457E17"/>
    <w:rsid w:val="00460DB4"/>
    <w:rsid w:val="00461737"/>
    <w:rsid w:val="004619CE"/>
    <w:rsid w:val="004624C0"/>
    <w:rsid w:val="00462AE1"/>
    <w:rsid w:val="00462BD7"/>
    <w:rsid w:val="0046717D"/>
    <w:rsid w:val="0047035F"/>
    <w:rsid w:val="00470A37"/>
    <w:rsid w:val="004725EC"/>
    <w:rsid w:val="00473F99"/>
    <w:rsid w:val="004741EE"/>
    <w:rsid w:val="0047498B"/>
    <w:rsid w:val="00474A71"/>
    <w:rsid w:val="004754CA"/>
    <w:rsid w:val="0047560B"/>
    <w:rsid w:val="0047600B"/>
    <w:rsid w:val="004766DE"/>
    <w:rsid w:val="00476F53"/>
    <w:rsid w:val="0047709E"/>
    <w:rsid w:val="004777E0"/>
    <w:rsid w:val="00477DD3"/>
    <w:rsid w:val="00482985"/>
    <w:rsid w:val="00483D3D"/>
    <w:rsid w:val="00484648"/>
    <w:rsid w:val="00485D81"/>
    <w:rsid w:val="004866C0"/>
    <w:rsid w:val="00490BAE"/>
    <w:rsid w:val="00492608"/>
    <w:rsid w:val="004928F5"/>
    <w:rsid w:val="00492A00"/>
    <w:rsid w:val="00493486"/>
    <w:rsid w:val="00493631"/>
    <w:rsid w:val="004947DA"/>
    <w:rsid w:val="004960D3"/>
    <w:rsid w:val="0049670F"/>
    <w:rsid w:val="0049692C"/>
    <w:rsid w:val="004975E6"/>
    <w:rsid w:val="00497E9F"/>
    <w:rsid w:val="004A37A1"/>
    <w:rsid w:val="004A3ACD"/>
    <w:rsid w:val="004A4F41"/>
    <w:rsid w:val="004A659A"/>
    <w:rsid w:val="004A6A75"/>
    <w:rsid w:val="004A6B58"/>
    <w:rsid w:val="004A7346"/>
    <w:rsid w:val="004B0077"/>
    <w:rsid w:val="004B2B96"/>
    <w:rsid w:val="004B4283"/>
    <w:rsid w:val="004B455D"/>
    <w:rsid w:val="004B49B3"/>
    <w:rsid w:val="004B5064"/>
    <w:rsid w:val="004B7222"/>
    <w:rsid w:val="004B74DF"/>
    <w:rsid w:val="004B7F25"/>
    <w:rsid w:val="004C04D9"/>
    <w:rsid w:val="004C06A6"/>
    <w:rsid w:val="004C0AC2"/>
    <w:rsid w:val="004C111C"/>
    <w:rsid w:val="004C13A2"/>
    <w:rsid w:val="004C13E0"/>
    <w:rsid w:val="004C1A8D"/>
    <w:rsid w:val="004C2308"/>
    <w:rsid w:val="004C24ED"/>
    <w:rsid w:val="004C3269"/>
    <w:rsid w:val="004C7168"/>
    <w:rsid w:val="004C71C8"/>
    <w:rsid w:val="004C79D2"/>
    <w:rsid w:val="004C7A6D"/>
    <w:rsid w:val="004C7D85"/>
    <w:rsid w:val="004D0442"/>
    <w:rsid w:val="004D06C2"/>
    <w:rsid w:val="004D0773"/>
    <w:rsid w:val="004D1332"/>
    <w:rsid w:val="004D1DD8"/>
    <w:rsid w:val="004D20C2"/>
    <w:rsid w:val="004D2119"/>
    <w:rsid w:val="004D2DAB"/>
    <w:rsid w:val="004D3992"/>
    <w:rsid w:val="004D3C0A"/>
    <w:rsid w:val="004D43D3"/>
    <w:rsid w:val="004D445D"/>
    <w:rsid w:val="004D637A"/>
    <w:rsid w:val="004D68AA"/>
    <w:rsid w:val="004E05B6"/>
    <w:rsid w:val="004E355B"/>
    <w:rsid w:val="004E3E7C"/>
    <w:rsid w:val="004E5A34"/>
    <w:rsid w:val="004E6117"/>
    <w:rsid w:val="004E6E5A"/>
    <w:rsid w:val="004E75A1"/>
    <w:rsid w:val="004E76EE"/>
    <w:rsid w:val="004F1F6C"/>
    <w:rsid w:val="004F3127"/>
    <w:rsid w:val="004F33E0"/>
    <w:rsid w:val="004F3CCA"/>
    <w:rsid w:val="004F64EA"/>
    <w:rsid w:val="004F6531"/>
    <w:rsid w:val="004F6EE1"/>
    <w:rsid w:val="004F77A0"/>
    <w:rsid w:val="004F7F76"/>
    <w:rsid w:val="004F7FB6"/>
    <w:rsid w:val="00500004"/>
    <w:rsid w:val="00500091"/>
    <w:rsid w:val="00500ECE"/>
    <w:rsid w:val="00502190"/>
    <w:rsid w:val="00504793"/>
    <w:rsid w:val="00505306"/>
    <w:rsid w:val="00506B36"/>
    <w:rsid w:val="0050723B"/>
    <w:rsid w:val="00507EDA"/>
    <w:rsid w:val="00507F3C"/>
    <w:rsid w:val="005100E3"/>
    <w:rsid w:val="005103E6"/>
    <w:rsid w:val="00512230"/>
    <w:rsid w:val="005127C8"/>
    <w:rsid w:val="00512D19"/>
    <w:rsid w:val="00512EC2"/>
    <w:rsid w:val="00513F22"/>
    <w:rsid w:val="005142D4"/>
    <w:rsid w:val="00517276"/>
    <w:rsid w:val="00520711"/>
    <w:rsid w:val="00520CDF"/>
    <w:rsid w:val="00521B3F"/>
    <w:rsid w:val="00521E7D"/>
    <w:rsid w:val="005222F1"/>
    <w:rsid w:val="00522ADD"/>
    <w:rsid w:val="00523CFB"/>
    <w:rsid w:val="00526007"/>
    <w:rsid w:val="005274A0"/>
    <w:rsid w:val="00530350"/>
    <w:rsid w:val="00530802"/>
    <w:rsid w:val="005310C6"/>
    <w:rsid w:val="0053128F"/>
    <w:rsid w:val="0053152C"/>
    <w:rsid w:val="0053282F"/>
    <w:rsid w:val="005339F6"/>
    <w:rsid w:val="00535447"/>
    <w:rsid w:val="00535A58"/>
    <w:rsid w:val="00535C5D"/>
    <w:rsid w:val="005362D5"/>
    <w:rsid w:val="00536B32"/>
    <w:rsid w:val="00536CD8"/>
    <w:rsid w:val="00537C47"/>
    <w:rsid w:val="0054013D"/>
    <w:rsid w:val="0054375F"/>
    <w:rsid w:val="005437C3"/>
    <w:rsid w:val="00543B47"/>
    <w:rsid w:val="00544596"/>
    <w:rsid w:val="00545DB5"/>
    <w:rsid w:val="005468F5"/>
    <w:rsid w:val="00551159"/>
    <w:rsid w:val="0055138B"/>
    <w:rsid w:val="00551D30"/>
    <w:rsid w:val="0055209B"/>
    <w:rsid w:val="00552F14"/>
    <w:rsid w:val="005536DC"/>
    <w:rsid w:val="0055371E"/>
    <w:rsid w:val="00554408"/>
    <w:rsid w:val="00554E70"/>
    <w:rsid w:val="00555BC0"/>
    <w:rsid w:val="0055678B"/>
    <w:rsid w:val="00561E10"/>
    <w:rsid w:val="00562C5F"/>
    <w:rsid w:val="00565397"/>
    <w:rsid w:val="00565A98"/>
    <w:rsid w:val="00566350"/>
    <w:rsid w:val="005673B3"/>
    <w:rsid w:val="00572C83"/>
    <w:rsid w:val="005731C1"/>
    <w:rsid w:val="005732FF"/>
    <w:rsid w:val="00573F97"/>
    <w:rsid w:val="00575293"/>
    <w:rsid w:val="005762F8"/>
    <w:rsid w:val="00576835"/>
    <w:rsid w:val="00577CDB"/>
    <w:rsid w:val="005815CC"/>
    <w:rsid w:val="00584267"/>
    <w:rsid w:val="005842F7"/>
    <w:rsid w:val="00585022"/>
    <w:rsid w:val="00587267"/>
    <w:rsid w:val="005874E3"/>
    <w:rsid w:val="00587815"/>
    <w:rsid w:val="005901AC"/>
    <w:rsid w:val="005904EA"/>
    <w:rsid w:val="0059130D"/>
    <w:rsid w:val="00592F02"/>
    <w:rsid w:val="0059510B"/>
    <w:rsid w:val="00596CC9"/>
    <w:rsid w:val="00597582"/>
    <w:rsid w:val="005A0BEE"/>
    <w:rsid w:val="005A0E1A"/>
    <w:rsid w:val="005A11A8"/>
    <w:rsid w:val="005A265B"/>
    <w:rsid w:val="005A37A3"/>
    <w:rsid w:val="005A4592"/>
    <w:rsid w:val="005A4B60"/>
    <w:rsid w:val="005A4DCA"/>
    <w:rsid w:val="005A6F14"/>
    <w:rsid w:val="005A7501"/>
    <w:rsid w:val="005A7CDB"/>
    <w:rsid w:val="005B0139"/>
    <w:rsid w:val="005B042E"/>
    <w:rsid w:val="005B27EC"/>
    <w:rsid w:val="005B4581"/>
    <w:rsid w:val="005B5488"/>
    <w:rsid w:val="005B65E8"/>
    <w:rsid w:val="005B7461"/>
    <w:rsid w:val="005B7525"/>
    <w:rsid w:val="005B7A6F"/>
    <w:rsid w:val="005C0C92"/>
    <w:rsid w:val="005C1676"/>
    <w:rsid w:val="005C18EE"/>
    <w:rsid w:val="005C19F3"/>
    <w:rsid w:val="005C1E2E"/>
    <w:rsid w:val="005C318C"/>
    <w:rsid w:val="005C4633"/>
    <w:rsid w:val="005C772C"/>
    <w:rsid w:val="005C7B83"/>
    <w:rsid w:val="005D0D31"/>
    <w:rsid w:val="005D102D"/>
    <w:rsid w:val="005D12EE"/>
    <w:rsid w:val="005D170B"/>
    <w:rsid w:val="005D2501"/>
    <w:rsid w:val="005D2B0F"/>
    <w:rsid w:val="005D47CE"/>
    <w:rsid w:val="005D4C59"/>
    <w:rsid w:val="005D554A"/>
    <w:rsid w:val="005D5DFB"/>
    <w:rsid w:val="005D65D2"/>
    <w:rsid w:val="005D6CA6"/>
    <w:rsid w:val="005D71EF"/>
    <w:rsid w:val="005D7F22"/>
    <w:rsid w:val="005E19A1"/>
    <w:rsid w:val="005E28D9"/>
    <w:rsid w:val="005E3733"/>
    <w:rsid w:val="005E5506"/>
    <w:rsid w:val="005E5B7D"/>
    <w:rsid w:val="005E6333"/>
    <w:rsid w:val="005E6702"/>
    <w:rsid w:val="005E6733"/>
    <w:rsid w:val="005E727E"/>
    <w:rsid w:val="005F03FF"/>
    <w:rsid w:val="005F066A"/>
    <w:rsid w:val="005F0914"/>
    <w:rsid w:val="005F16B8"/>
    <w:rsid w:val="005F1E25"/>
    <w:rsid w:val="005F2D5E"/>
    <w:rsid w:val="005F3F3E"/>
    <w:rsid w:val="005F78E2"/>
    <w:rsid w:val="005F7F6C"/>
    <w:rsid w:val="00601871"/>
    <w:rsid w:val="00607130"/>
    <w:rsid w:val="00610147"/>
    <w:rsid w:val="006106EC"/>
    <w:rsid w:val="00610CB4"/>
    <w:rsid w:val="006121CF"/>
    <w:rsid w:val="00612ED8"/>
    <w:rsid w:val="006136A3"/>
    <w:rsid w:val="00613ED4"/>
    <w:rsid w:val="00614333"/>
    <w:rsid w:val="006157E5"/>
    <w:rsid w:val="00617D92"/>
    <w:rsid w:val="00620085"/>
    <w:rsid w:val="0062120C"/>
    <w:rsid w:val="00626419"/>
    <w:rsid w:val="006307AF"/>
    <w:rsid w:val="0063174F"/>
    <w:rsid w:val="00631BD1"/>
    <w:rsid w:val="006324E8"/>
    <w:rsid w:val="00632915"/>
    <w:rsid w:val="00632D73"/>
    <w:rsid w:val="00635575"/>
    <w:rsid w:val="006376D8"/>
    <w:rsid w:val="006379C4"/>
    <w:rsid w:val="00637B2A"/>
    <w:rsid w:val="00637B7C"/>
    <w:rsid w:val="00641FF3"/>
    <w:rsid w:val="00642407"/>
    <w:rsid w:val="00642E5F"/>
    <w:rsid w:val="0064352C"/>
    <w:rsid w:val="0064362F"/>
    <w:rsid w:val="00643A7D"/>
    <w:rsid w:val="006444D7"/>
    <w:rsid w:val="00644F0E"/>
    <w:rsid w:val="006505F6"/>
    <w:rsid w:val="00653DC6"/>
    <w:rsid w:val="006559BB"/>
    <w:rsid w:val="0065734F"/>
    <w:rsid w:val="00657883"/>
    <w:rsid w:val="00657C89"/>
    <w:rsid w:val="006608D5"/>
    <w:rsid w:val="00660F12"/>
    <w:rsid w:val="00661CD1"/>
    <w:rsid w:val="006622C5"/>
    <w:rsid w:val="006622EB"/>
    <w:rsid w:val="00662499"/>
    <w:rsid w:val="006635DC"/>
    <w:rsid w:val="00664036"/>
    <w:rsid w:val="00664CF0"/>
    <w:rsid w:val="00664D0B"/>
    <w:rsid w:val="00665A71"/>
    <w:rsid w:val="00665AEB"/>
    <w:rsid w:val="00666EFC"/>
    <w:rsid w:val="00670AC8"/>
    <w:rsid w:val="00671B2D"/>
    <w:rsid w:val="0067324C"/>
    <w:rsid w:val="0067381D"/>
    <w:rsid w:val="006745B5"/>
    <w:rsid w:val="00674657"/>
    <w:rsid w:val="00676651"/>
    <w:rsid w:val="00676CAA"/>
    <w:rsid w:val="0067761E"/>
    <w:rsid w:val="00677CAE"/>
    <w:rsid w:val="00681840"/>
    <w:rsid w:val="00681B53"/>
    <w:rsid w:val="0068234B"/>
    <w:rsid w:val="00683D98"/>
    <w:rsid w:val="00683E5F"/>
    <w:rsid w:val="006840E9"/>
    <w:rsid w:val="00685933"/>
    <w:rsid w:val="00685FD6"/>
    <w:rsid w:val="00686425"/>
    <w:rsid w:val="006877C4"/>
    <w:rsid w:val="006877E9"/>
    <w:rsid w:val="00692DC3"/>
    <w:rsid w:val="00693BB3"/>
    <w:rsid w:val="00694BEE"/>
    <w:rsid w:val="00694CD1"/>
    <w:rsid w:val="00695F1A"/>
    <w:rsid w:val="0069693B"/>
    <w:rsid w:val="006A03F2"/>
    <w:rsid w:val="006A2F39"/>
    <w:rsid w:val="006A47F4"/>
    <w:rsid w:val="006A5222"/>
    <w:rsid w:val="006A6BAA"/>
    <w:rsid w:val="006A7DC9"/>
    <w:rsid w:val="006B1191"/>
    <w:rsid w:val="006B1350"/>
    <w:rsid w:val="006B1709"/>
    <w:rsid w:val="006B1E7D"/>
    <w:rsid w:val="006B1F09"/>
    <w:rsid w:val="006B44D6"/>
    <w:rsid w:val="006B4EA0"/>
    <w:rsid w:val="006B586C"/>
    <w:rsid w:val="006B5FD3"/>
    <w:rsid w:val="006B63C0"/>
    <w:rsid w:val="006B6560"/>
    <w:rsid w:val="006B7322"/>
    <w:rsid w:val="006C0028"/>
    <w:rsid w:val="006C0C72"/>
    <w:rsid w:val="006C1E90"/>
    <w:rsid w:val="006C2E94"/>
    <w:rsid w:val="006C318E"/>
    <w:rsid w:val="006C34C6"/>
    <w:rsid w:val="006C43EC"/>
    <w:rsid w:val="006C478E"/>
    <w:rsid w:val="006C6A68"/>
    <w:rsid w:val="006C6C6B"/>
    <w:rsid w:val="006C7205"/>
    <w:rsid w:val="006D07E6"/>
    <w:rsid w:val="006D1AA8"/>
    <w:rsid w:val="006D312C"/>
    <w:rsid w:val="006D3256"/>
    <w:rsid w:val="006D3D79"/>
    <w:rsid w:val="006D4390"/>
    <w:rsid w:val="006D486A"/>
    <w:rsid w:val="006D49EE"/>
    <w:rsid w:val="006D5F99"/>
    <w:rsid w:val="006D608F"/>
    <w:rsid w:val="006D6F03"/>
    <w:rsid w:val="006D79B2"/>
    <w:rsid w:val="006E0397"/>
    <w:rsid w:val="006E0A08"/>
    <w:rsid w:val="006E1318"/>
    <w:rsid w:val="006E1FCF"/>
    <w:rsid w:val="006E3615"/>
    <w:rsid w:val="006E4432"/>
    <w:rsid w:val="006E4485"/>
    <w:rsid w:val="006E6645"/>
    <w:rsid w:val="006F0B59"/>
    <w:rsid w:val="006F0E09"/>
    <w:rsid w:val="006F124C"/>
    <w:rsid w:val="006F2102"/>
    <w:rsid w:val="006F4248"/>
    <w:rsid w:val="006F44B4"/>
    <w:rsid w:val="006F47F8"/>
    <w:rsid w:val="006F6E38"/>
    <w:rsid w:val="006F78CE"/>
    <w:rsid w:val="006F7F0C"/>
    <w:rsid w:val="00700588"/>
    <w:rsid w:val="007005EF"/>
    <w:rsid w:val="007035E7"/>
    <w:rsid w:val="00703BE3"/>
    <w:rsid w:val="007046F0"/>
    <w:rsid w:val="007060FB"/>
    <w:rsid w:val="0070639E"/>
    <w:rsid w:val="0070655E"/>
    <w:rsid w:val="00706A0E"/>
    <w:rsid w:val="007070E1"/>
    <w:rsid w:val="00707554"/>
    <w:rsid w:val="007104C9"/>
    <w:rsid w:val="007104D9"/>
    <w:rsid w:val="0071050D"/>
    <w:rsid w:val="00710940"/>
    <w:rsid w:val="00710CB3"/>
    <w:rsid w:val="00711BF3"/>
    <w:rsid w:val="00712A33"/>
    <w:rsid w:val="00717FBF"/>
    <w:rsid w:val="007203DA"/>
    <w:rsid w:val="0072065E"/>
    <w:rsid w:val="00720742"/>
    <w:rsid w:val="0072309E"/>
    <w:rsid w:val="007257B7"/>
    <w:rsid w:val="007273C2"/>
    <w:rsid w:val="00727941"/>
    <w:rsid w:val="00730639"/>
    <w:rsid w:val="00730970"/>
    <w:rsid w:val="0073144D"/>
    <w:rsid w:val="00731619"/>
    <w:rsid w:val="00731DDC"/>
    <w:rsid w:val="0073228A"/>
    <w:rsid w:val="00732D30"/>
    <w:rsid w:val="00732FF9"/>
    <w:rsid w:val="0073378A"/>
    <w:rsid w:val="00733DE4"/>
    <w:rsid w:val="00734A6F"/>
    <w:rsid w:val="00734BC6"/>
    <w:rsid w:val="00734E9A"/>
    <w:rsid w:val="00736481"/>
    <w:rsid w:val="00736617"/>
    <w:rsid w:val="00741FDB"/>
    <w:rsid w:val="00742346"/>
    <w:rsid w:val="00743534"/>
    <w:rsid w:val="00743B2F"/>
    <w:rsid w:val="00744A40"/>
    <w:rsid w:val="0074532C"/>
    <w:rsid w:val="0074538F"/>
    <w:rsid w:val="00746535"/>
    <w:rsid w:val="00746EFD"/>
    <w:rsid w:val="00747326"/>
    <w:rsid w:val="007475FA"/>
    <w:rsid w:val="007505B2"/>
    <w:rsid w:val="00751264"/>
    <w:rsid w:val="007515B4"/>
    <w:rsid w:val="007526CD"/>
    <w:rsid w:val="00752F8C"/>
    <w:rsid w:val="0075353F"/>
    <w:rsid w:val="00753710"/>
    <w:rsid w:val="007539B7"/>
    <w:rsid w:val="007541E9"/>
    <w:rsid w:val="00755193"/>
    <w:rsid w:val="00755505"/>
    <w:rsid w:val="007575B6"/>
    <w:rsid w:val="00762228"/>
    <w:rsid w:val="00762357"/>
    <w:rsid w:val="0076251F"/>
    <w:rsid w:val="00762F6F"/>
    <w:rsid w:val="00764CD4"/>
    <w:rsid w:val="00764EE9"/>
    <w:rsid w:val="00765250"/>
    <w:rsid w:val="007652CD"/>
    <w:rsid w:val="00765566"/>
    <w:rsid w:val="007661A6"/>
    <w:rsid w:val="00766FBE"/>
    <w:rsid w:val="00767C3B"/>
    <w:rsid w:val="00770236"/>
    <w:rsid w:val="0077067A"/>
    <w:rsid w:val="0077077F"/>
    <w:rsid w:val="007708EF"/>
    <w:rsid w:val="00770E4A"/>
    <w:rsid w:val="007710B9"/>
    <w:rsid w:val="0077204A"/>
    <w:rsid w:val="00772661"/>
    <w:rsid w:val="00772B76"/>
    <w:rsid w:val="0077369F"/>
    <w:rsid w:val="007746B9"/>
    <w:rsid w:val="00774D7A"/>
    <w:rsid w:val="00777FF7"/>
    <w:rsid w:val="00781777"/>
    <w:rsid w:val="00782029"/>
    <w:rsid w:val="00783ADF"/>
    <w:rsid w:val="00784206"/>
    <w:rsid w:val="00785B81"/>
    <w:rsid w:val="00785F3B"/>
    <w:rsid w:val="0078749E"/>
    <w:rsid w:val="00791C6E"/>
    <w:rsid w:val="00792241"/>
    <w:rsid w:val="0079231D"/>
    <w:rsid w:val="00793322"/>
    <w:rsid w:val="007933A2"/>
    <w:rsid w:val="007953E0"/>
    <w:rsid w:val="0079613A"/>
    <w:rsid w:val="0079647B"/>
    <w:rsid w:val="0079656E"/>
    <w:rsid w:val="00796A2E"/>
    <w:rsid w:val="007A034D"/>
    <w:rsid w:val="007A0B93"/>
    <w:rsid w:val="007A12DA"/>
    <w:rsid w:val="007A22E2"/>
    <w:rsid w:val="007A2799"/>
    <w:rsid w:val="007A4CF7"/>
    <w:rsid w:val="007A51F0"/>
    <w:rsid w:val="007A7E30"/>
    <w:rsid w:val="007B22B1"/>
    <w:rsid w:val="007B27AB"/>
    <w:rsid w:val="007B27BA"/>
    <w:rsid w:val="007B3827"/>
    <w:rsid w:val="007B59D6"/>
    <w:rsid w:val="007B61F0"/>
    <w:rsid w:val="007B66DD"/>
    <w:rsid w:val="007B6A78"/>
    <w:rsid w:val="007B7791"/>
    <w:rsid w:val="007B7C7A"/>
    <w:rsid w:val="007C2466"/>
    <w:rsid w:val="007C293C"/>
    <w:rsid w:val="007C2C1A"/>
    <w:rsid w:val="007C501B"/>
    <w:rsid w:val="007C52BB"/>
    <w:rsid w:val="007C5B3F"/>
    <w:rsid w:val="007C7BB7"/>
    <w:rsid w:val="007C7C7B"/>
    <w:rsid w:val="007D0FC8"/>
    <w:rsid w:val="007D0FD0"/>
    <w:rsid w:val="007D1AF5"/>
    <w:rsid w:val="007D2844"/>
    <w:rsid w:val="007D2F8F"/>
    <w:rsid w:val="007D42CB"/>
    <w:rsid w:val="007D57CB"/>
    <w:rsid w:val="007D6138"/>
    <w:rsid w:val="007D6356"/>
    <w:rsid w:val="007D6A15"/>
    <w:rsid w:val="007D6C42"/>
    <w:rsid w:val="007E0D06"/>
    <w:rsid w:val="007E0F82"/>
    <w:rsid w:val="007E15D3"/>
    <w:rsid w:val="007E1700"/>
    <w:rsid w:val="007E21B9"/>
    <w:rsid w:val="007E2734"/>
    <w:rsid w:val="007E2EAB"/>
    <w:rsid w:val="007E3539"/>
    <w:rsid w:val="007E3ABD"/>
    <w:rsid w:val="007E423D"/>
    <w:rsid w:val="007E4839"/>
    <w:rsid w:val="007E4DF0"/>
    <w:rsid w:val="007E54CD"/>
    <w:rsid w:val="007E59A7"/>
    <w:rsid w:val="007E5F77"/>
    <w:rsid w:val="007E6273"/>
    <w:rsid w:val="007E669D"/>
    <w:rsid w:val="007E7646"/>
    <w:rsid w:val="007F1DBB"/>
    <w:rsid w:val="007F20A3"/>
    <w:rsid w:val="007F20FE"/>
    <w:rsid w:val="007F2D0D"/>
    <w:rsid w:val="007F3F0A"/>
    <w:rsid w:val="007F4EF7"/>
    <w:rsid w:val="007F5BA1"/>
    <w:rsid w:val="007F6707"/>
    <w:rsid w:val="007F7458"/>
    <w:rsid w:val="007F7A0D"/>
    <w:rsid w:val="00800305"/>
    <w:rsid w:val="00800C20"/>
    <w:rsid w:val="00800CF9"/>
    <w:rsid w:val="00802177"/>
    <w:rsid w:val="008022B7"/>
    <w:rsid w:val="00804157"/>
    <w:rsid w:val="00804A0C"/>
    <w:rsid w:val="00804A24"/>
    <w:rsid w:val="008052FD"/>
    <w:rsid w:val="00806D60"/>
    <w:rsid w:val="00807CAC"/>
    <w:rsid w:val="00810379"/>
    <w:rsid w:val="008108C1"/>
    <w:rsid w:val="00810C4D"/>
    <w:rsid w:val="008130C7"/>
    <w:rsid w:val="00813104"/>
    <w:rsid w:val="00813C19"/>
    <w:rsid w:val="00817772"/>
    <w:rsid w:val="00817E5F"/>
    <w:rsid w:val="00817F5B"/>
    <w:rsid w:val="00821B4B"/>
    <w:rsid w:val="0082245D"/>
    <w:rsid w:val="0082247C"/>
    <w:rsid w:val="0082480A"/>
    <w:rsid w:val="00824EFA"/>
    <w:rsid w:val="008251DD"/>
    <w:rsid w:val="00825DB1"/>
    <w:rsid w:val="008276A3"/>
    <w:rsid w:val="008325B3"/>
    <w:rsid w:val="0083299E"/>
    <w:rsid w:val="0083509A"/>
    <w:rsid w:val="00835CD8"/>
    <w:rsid w:val="00836A77"/>
    <w:rsid w:val="00836D83"/>
    <w:rsid w:val="00837F3B"/>
    <w:rsid w:val="00841AEE"/>
    <w:rsid w:val="00842D47"/>
    <w:rsid w:val="00843C99"/>
    <w:rsid w:val="008446B4"/>
    <w:rsid w:val="00845B79"/>
    <w:rsid w:val="00845C23"/>
    <w:rsid w:val="00846C1E"/>
    <w:rsid w:val="00847748"/>
    <w:rsid w:val="00847BE0"/>
    <w:rsid w:val="00847C92"/>
    <w:rsid w:val="008522AB"/>
    <w:rsid w:val="00852762"/>
    <w:rsid w:val="008529DD"/>
    <w:rsid w:val="008542A0"/>
    <w:rsid w:val="0085495D"/>
    <w:rsid w:val="00856392"/>
    <w:rsid w:val="00857D6A"/>
    <w:rsid w:val="008603D5"/>
    <w:rsid w:val="00860B9C"/>
    <w:rsid w:val="00860DE1"/>
    <w:rsid w:val="008610FE"/>
    <w:rsid w:val="0086269C"/>
    <w:rsid w:val="00863D6D"/>
    <w:rsid w:val="008643DB"/>
    <w:rsid w:val="00864571"/>
    <w:rsid w:val="00865F4F"/>
    <w:rsid w:val="00867C7B"/>
    <w:rsid w:val="00870478"/>
    <w:rsid w:val="00871211"/>
    <w:rsid w:val="008735F6"/>
    <w:rsid w:val="00874E70"/>
    <w:rsid w:val="00875932"/>
    <w:rsid w:val="008759BF"/>
    <w:rsid w:val="008759FE"/>
    <w:rsid w:val="00875E04"/>
    <w:rsid w:val="00876801"/>
    <w:rsid w:val="0088032D"/>
    <w:rsid w:val="0088095D"/>
    <w:rsid w:val="008809DA"/>
    <w:rsid w:val="00880B3B"/>
    <w:rsid w:val="00881F82"/>
    <w:rsid w:val="008827CF"/>
    <w:rsid w:val="00882D36"/>
    <w:rsid w:val="008841EB"/>
    <w:rsid w:val="00884581"/>
    <w:rsid w:val="008851D5"/>
    <w:rsid w:val="0088575D"/>
    <w:rsid w:val="00885F93"/>
    <w:rsid w:val="008914F2"/>
    <w:rsid w:val="00891680"/>
    <w:rsid w:val="00892494"/>
    <w:rsid w:val="008928CF"/>
    <w:rsid w:val="00892D96"/>
    <w:rsid w:val="008936C4"/>
    <w:rsid w:val="00893922"/>
    <w:rsid w:val="00893D59"/>
    <w:rsid w:val="00894A08"/>
    <w:rsid w:val="008963C5"/>
    <w:rsid w:val="008965EE"/>
    <w:rsid w:val="008976FB"/>
    <w:rsid w:val="008A0A9E"/>
    <w:rsid w:val="008A22F2"/>
    <w:rsid w:val="008A3429"/>
    <w:rsid w:val="008A36EE"/>
    <w:rsid w:val="008A4730"/>
    <w:rsid w:val="008A53AA"/>
    <w:rsid w:val="008A6B54"/>
    <w:rsid w:val="008B068E"/>
    <w:rsid w:val="008B3BF1"/>
    <w:rsid w:val="008B3EAB"/>
    <w:rsid w:val="008B5937"/>
    <w:rsid w:val="008B6DD4"/>
    <w:rsid w:val="008C0A9E"/>
    <w:rsid w:val="008C2060"/>
    <w:rsid w:val="008C263D"/>
    <w:rsid w:val="008C269E"/>
    <w:rsid w:val="008C2F3F"/>
    <w:rsid w:val="008C4104"/>
    <w:rsid w:val="008C6788"/>
    <w:rsid w:val="008C693F"/>
    <w:rsid w:val="008C738D"/>
    <w:rsid w:val="008D36F4"/>
    <w:rsid w:val="008D3FD5"/>
    <w:rsid w:val="008D4E3E"/>
    <w:rsid w:val="008D4F9E"/>
    <w:rsid w:val="008D5CD3"/>
    <w:rsid w:val="008D5FCE"/>
    <w:rsid w:val="008D672C"/>
    <w:rsid w:val="008D7964"/>
    <w:rsid w:val="008D7A78"/>
    <w:rsid w:val="008D7FF7"/>
    <w:rsid w:val="008E269C"/>
    <w:rsid w:val="008E28F5"/>
    <w:rsid w:val="008E40FB"/>
    <w:rsid w:val="008E4147"/>
    <w:rsid w:val="008E4178"/>
    <w:rsid w:val="008E56F7"/>
    <w:rsid w:val="008E5DD1"/>
    <w:rsid w:val="008E678F"/>
    <w:rsid w:val="008E717C"/>
    <w:rsid w:val="008F30FF"/>
    <w:rsid w:val="008F6536"/>
    <w:rsid w:val="008F75D7"/>
    <w:rsid w:val="008F7933"/>
    <w:rsid w:val="0090002A"/>
    <w:rsid w:val="00900A38"/>
    <w:rsid w:val="00902CCC"/>
    <w:rsid w:val="00903745"/>
    <w:rsid w:val="009039CC"/>
    <w:rsid w:val="00904A4B"/>
    <w:rsid w:val="00907A96"/>
    <w:rsid w:val="00907F8D"/>
    <w:rsid w:val="00910861"/>
    <w:rsid w:val="009111E0"/>
    <w:rsid w:val="00912307"/>
    <w:rsid w:val="009123A5"/>
    <w:rsid w:val="009138A0"/>
    <w:rsid w:val="00913A1C"/>
    <w:rsid w:val="009155B5"/>
    <w:rsid w:val="00915AD0"/>
    <w:rsid w:val="00915B59"/>
    <w:rsid w:val="0091648F"/>
    <w:rsid w:val="00916B51"/>
    <w:rsid w:val="00916D21"/>
    <w:rsid w:val="00917557"/>
    <w:rsid w:val="00920A1F"/>
    <w:rsid w:val="00920BAC"/>
    <w:rsid w:val="0092194D"/>
    <w:rsid w:val="00923156"/>
    <w:rsid w:val="0092318B"/>
    <w:rsid w:val="009249DB"/>
    <w:rsid w:val="00924ACC"/>
    <w:rsid w:val="00925EBF"/>
    <w:rsid w:val="00926644"/>
    <w:rsid w:val="009276AB"/>
    <w:rsid w:val="00930043"/>
    <w:rsid w:val="009316FD"/>
    <w:rsid w:val="0093395D"/>
    <w:rsid w:val="00933D32"/>
    <w:rsid w:val="00933FD9"/>
    <w:rsid w:val="0093456F"/>
    <w:rsid w:val="00934F43"/>
    <w:rsid w:val="00937F99"/>
    <w:rsid w:val="00942052"/>
    <w:rsid w:val="00943698"/>
    <w:rsid w:val="00943706"/>
    <w:rsid w:val="009459CD"/>
    <w:rsid w:val="009462F4"/>
    <w:rsid w:val="00946A09"/>
    <w:rsid w:val="00947AEA"/>
    <w:rsid w:val="0095020A"/>
    <w:rsid w:val="00951A15"/>
    <w:rsid w:val="00951B98"/>
    <w:rsid w:val="00952639"/>
    <w:rsid w:val="009527D9"/>
    <w:rsid w:val="00952AB6"/>
    <w:rsid w:val="009534D9"/>
    <w:rsid w:val="00953951"/>
    <w:rsid w:val="00953E6A"/>
    <w:rsid w:val="009542F5"/>
    <w:rsid w:val="00954E6A"/>
    <w:rsid w:val="00956BDA"/>
    <w:rsid w:val="00956F19"/>
    <w:rsid w:val="00957AA6"/>
    <w:rsid w:val="009635B9"/>
    <w:rsid w:val="009635BE"/>
    <w:rsid w:val="00966EB0"/>
    <w:rsid w:val="00967106"/>
    <w:rsid w:val="009708C6"/>
    <w:rsid w:val="00970F0C"/>
    <w:rsid w:val="009742C8"/>
    <w:rsid w:val="0097485A"/>
    <w:rsid w:val="009756DB"/>
    <w:rsid w:val="00976ECC"/>
    <w:rsid w:val="00977552"/>
    <w:rsid w:val="009777E5"/>
    <w:rsid w:val="00977A11"/>
    <w:rsid w:val="00977AB7"/>
    <w:rsid w:val="00980603"/>
    <w:rsid w:val="0098169A"/>
    <w:rsid w:val="0098171E"/>
    <w:rsid w:val="00981835"/>
    <w:rsid w:val="009818E9"/>
    <w:rsid w:val="00982E2C"/>
    <w:rsid w:val="0098475F"/>
    <w:rsid w:val="0098483B"/>
    <w:rsid w:val="00984B49"/>
    <w:rsid w:val="00984C44"/>
    <w:rsid w:val="009868DC"/>
    <w:rsid w:val="009873BB"/>
    <w:rsid w:val="00987F3C"/>
    <w:rsid w:val="00990505"/>
    <w:rsid w:val="0099141B"/>
    <w:rsid w:val="009914B6"/>
    <w:rsid w:val="009922A4"/>
    <w:rsid w:val="009925EE"/>
    <w:rsid w:val="0099339E"/>
    <w:rsid w:val="00994E8A"/>
    <w:rsid w:val="00995FC0"/>
    <w:rsid w:val="00996C46"/>
    <w:rsid w:val="009A016F"/>
    <w:rsid w:val="009A40EC"/>
    <w:rsid w:val="009A4573"/>
    <w:rsid w:val="009A4B70"/>
    <w:rsid w:val="009A5811"/>
    <w:rsid w:val="009A59AF"/>
    <w:rsid w:val="009A5C93"/>
    <w:rsid w:val="009A63E5"/>
    <w:rsid w:val="009A783E"/>
    <w:rsid w:val="009B0CCC"/>
    <w:rsid w:val="009B0D73"/>
    <w:rsid w:val="009B1788"/>
    <w:rsid w:val="009B17F1"/>
    <w:rsid w:val="009B2BD0"/>
    <w:rsid w:val="009B30EB"/>
    <w:rsid w:val="009B55CB"/>
    <w:rsid w:val="009B60D1"/>
    <w:rsid w:val="009B6524"/>
    <w:rsid w:val="009B6A19"/>
    <w:rsid w:val="009B6E0F"/>
    <w:rsid w:val="009C00D2"/>
    <w:rsid w:val="009C040E"/>
    <w:rsid w:val="009C0CC4"/>
    <w:rsid w:val="009C2166"/>
    <w:rsid w:val="009C21E3"/>
    <w:rsid w:val="009C26D2"/>
    <w:rsid w:val="009C41FB"/>
    <w:rsid w:val="009C5C12"/>
    <w:rsid w:val="009C6E5C"/>
    <w:rsid w:val="009D112E"/>
    <w:rsid w:val="009D20AD"/>
    <w:rsid w:val="009D393B"/>
    <w:rsid w:val="009D453B"/>
    <w:rsid w:val="009D66B8"/>
    <w:rsid w:val="009D6A85"/>
    <w:rsid w:val="009D6B05"/>
    <w:rsid w:val="009D6CE5"/>
    <w:rsid w:val="009E0820"/>
    <w:rsid w:val="009E1751"/>
    <w:rsid w:val="009E1AC8"/>
    <w:rsid w:val="009E372D"/>
    <w:rsid w:val="009E3796"/>
    <w:rsid w:val="009E38F8"/>
    <w:rsid w:val="009E7850"/>
    <w:rsid w:val="009E7F80"/>
    <w:rsid w:val="009F206A"/>
    <w:rsid w:val="009F2A73"/>
    <w:rsid w:val="009F4926"/>
    <w:rsid w:val="009F4DC1"/>
    <w:rsid w:val="009F4E1A"/>
    <w:rsid w:val="009F55B4"/>
    <w:rsid w:val="009F7DE8"/>
    <w:rsid w:val="00A00628"/>
    <w:rsid w:val="00A023C3"/>
    <w:rsid w:val="00A02E16"/>
    <w:rsid w:val="00A036EC"/>
    <w:rsid w:val="00A043B1"/>
    <w:rsid w:val="00A049AE"/>
    <w:rsid w:val="00A061DC"/>
    <w:rsid w:val="00A06B25"/>
    <w:rsid w:val="00A06EBE"/>
    <w:rsid w:val="00A071F4"/>
    <w:rsid w:val="00A10304"/>
    <w:rsid w:val="00A10466"/>
    <w:rsid w:val="00A10C4E"/>
    <w:rsid w:val="00A12165"/>
    <w:rsid w:val="00A132C7"/>
    <w:rsid w:val="00A135CC"/>
    <w:rsid w:val="00A14842"/>
    <w:rsid w:val="00A14C3A"/>
    <w:rsid w:val="00A155B5"/>
    <w:rsid w:val="00A15B8D"/>
    <w:rsid w:val="00A16DD8"/>
    <w:rsid w:val="00A21211"/>
    <w:rsid w:val="00A21319"/>
    <w:rsid w:val="00A21733"/>
    <w:rsid w:val="00A22E19"/>
    <w:rsid w:val="00A23FA5"/>
    <w:rsid w:val="00A24048"/>
    <w:rsid w:val="00A24C58"/>
    <w:rsid w:val="00A24FC8"/>
    <w:rsid w:val="00A255FB"/>
    <w:rsid w:val="00A257CA"/>
    <w:rsid w:val="00A2597B"/>
    <w:rsid w:val="00A25AD9"/>
    <w:rsid w:val="00A27C93"/>
    <w:rsid w:val="00A316E9"/>
    <w:rsid w:val="00A3194D"/>
    <w:rsid w:val="00A328FD"/>
    <w:rsid w:val="00A3361D"/>
    <w:rsid w:val="00A33DAD"/>
    <w:rsid w:val="00A33E90"/>
    <w:rsid w:val="00A3511C"/>
    <w:rsid w:val="00A3534A"/>
    <w:rsid w:val="00A357AA"/>
    <w:rsid w:val="00A401E5"/>
    <w:rsid w:val="00A40308"/>
    <w:rsid w:val="00A40894"/>
    <w:rsid w:val="00A41C8F"/>
    <w:rsid w:val="00A41F9C"/>
    <w:rsid w:val="00A4402B"/>
    <w:rsid w:val="00A44DDF"/>
    <w:rsid w:val="00A45078"/>
    <w:rsid w:val="00A450CC"/>
    <w:rsid w:val="00A45379"/>
    <w:rsid w:val="00A4680C"/>
    <w:rsid w:val="00A46C33"/>
    <w:rsid w:val="00A47510"/>
    <w:rsid w:val="00A47ACA"/>
    <w:rsid w:val="00A512A9"/>
    <w:rsid w:val="00A517A6"/>
    <w:rsid w:val="00A52017"/>
    <w:rsid w:val="00A52616"/>
    <w:rsid w:val="00A5279E"/>
    <w:rsid w:val="00A52D6E"/>
    <w:rsid w:val="00A533D9"/>
    <w:rsid w:val="00A53A4F"/>
    <w:rsid w:val="00A542B6"/>
    <w:rsid w:val="00A54BDA"/>
    <w:rsid w:val="00A55040"/>
    <w:rsid w:val="00A5561D"/>
    <w:rsid w:val="00A55BCA"/>
    <w:rsid w:val="00A57B23"/>
    <w:rsid w:val="00A57BF2"/>
    <w:rsid w:val="00A57C5B"/>
    <w:rsid w:val="00A6044A"/>
    <w:rsid w:val="00A614EF"/>
    <w:rsid w:val="00A62206"/>
    <w:rsid w:val="00A62455"/>
    <w:rsid w:val="00A6246B"/>
    <w:rsid w:val="00A634A3"/>
    <w:rsid w:val="00A64580"/>
    <w:rsid w:val="00A6493F"/>
    <w:rsid w:val="00A66791"/>
    <w:rsid w:val="00A704EB"/>
    <w:rsid w:val="00A71CF1"/>
    <w:rsid w:val="00A7279E"/>
    <w:rsid w:val="00A73052"/>
    <w:rsid w:val="00A7358F"/>
    <w:rsid w:val="00A73988"/>
    <w:rsid w:val="00A755F2"/>
    <w:rsid w:val="00A75CAD"/>
    <w:rsid w:val="00A8186C"/>
    <w:rsid w:val="00A82306"/>
    <w:rsid w:val="00A82781"/>
    <w:rsid w:val="00A82FEA"/>
    <w:rsid w:val="00A83DAF"/>
    <w:rsid w:val="00A85A3F"/>
    <w:rsid w:val="00A85AD7"/>
    <w:rsid w:val="00A861A4"/>
    <w:rsid w:val="00A865A4"/>
    <w:rsid w:val="00A8787E"/>
    <w:rsid w:val="00A9111A"/>
    <w:rsid w:val="00A919F0"/>
    <w:rsid w:val="00A9224A"/>
    <w:rsid w:val="00A922B6"/>
    <w:rsid w:val="00A92E78"/>
    <w:rsid w:val="00A934DA"/>
    <w:rsid w:val="00A935BD"/>
    <w:rsid w:val="00A937DC"/>
    <w:rsid w:val="00A93E73"/>
    <w:rsid w:val="00A94323"/>
    <w:rsid w:val="00A94DFF"/>
    <w:rsid w:val="00A95433"/>
    <w:rsid w:val="00A96343"/>
    <w:rsid w:val="00A9759F"/>
    <w:rsid w:val="00A97C5C"/>
    <w:rsid w:val="00AA0B7C"/>
    <w:rsid w:val="00AA0FB4"/>
    <w:rsid w:val="00AA1469"/>
    <w:rsid w:val="00AA17D5"/>
    <w:rsid w:val="00AA24D7"/>
    <w:rsid w:val="00AA4C64"/>
    <w:rsid w:val="00AA530C"/>
    <w:rsid w:val="00AA534B"/>
    <w:rsid w:val="00AA59F3"/>
    <w:rsid w:val="00AA63BA"/>
    <w:rsid w:val="00AB0114"/>
    <w:rsid w:val="00AB045C"/>
    <w:rsid w:val="00AB1843"/>
    <w:rsid w:val="00AB1CD3"/>
    <w:rsid w:val="00AB3369"/>
    <w:rsid w:val="00AB47CA"/>
    <w:rsid w:val="00AB5E79"/>
    <w:rsid w:val="00AB5FB3"/>
    <w:rsid w:val="00AB6BC1"/>
    <w:rsid w:val="00AB6F54"/>
    <w:rsid w:val="00AB6F72"/>
    <w:rsid w:val="00AB75B4"/>
    <w:rsid w:val="00AB7DBD"/>
    <w:rsid w:val="00AC112A"/>
    <w:rsid w:val="00AC24DE"/>
    <w:rsid w:val="00AC2A54"/>
    <w:rsid w:val="00AC2F9E"/>
    <w:rsid w:val="00AC3795"/>
    <w:rsid w:val="00AC4C47"/>
    <w:rsid w:val="00AC7AEB"/>
    <w:rsid w:val="00AD03B8"/>
    <w:rsid w:val="00AD07F4"/>
    <w:rsid w:val="00AD0DCE"/>
    <w:rsid w:val="00AD0F36"/>
    <w:rsid w:val="00AD304B"/>
    <w:rsid w:val="00AD5CD4"/>
    <w:rsid w:val="00AD6080"/>
    <w:rsid w:val="00AE28F2"/>
    <w:rsid w:val="00AE2F2D"/>
    <w:rsid w:val="00AE378F"/>
    <w:rsid w:val="00AE3D53"/>
    <w:rsid w:val="00AE7C6B"/>
    <w:rsid w:val="00AE7E90"/>
    <w:rsid w:val="00AF1449"/>
    <w:rsid w:val="00AF16F8"/>
    <w:rsid w:val="00AF1E42"/>
    <w:rsid w:val="00AF3447"/>
    <w:rsid w:val="00AF3765"/>
    <w:rsid w:val="00AF3C57"/>
    <w:rsid w:val="00AF50FF"/>
    <w:rsid w:val="00AF6AE7"/>
    <w:rsid w:val="00AF7AEE"/>
    <w:rsid w:val="00B001B3"/>
    <w:rsid w:val="00B009E2"/>
    <w:rsid w:val="00B023AD"/>
    <w:rsid w:val="00B0244B"/>
    <w:rsid w:val="00B02BC3"/>
    <w:rsid w:val="00B02E64"/>
    <w:rsid w:val="00B03286"/>
    <w:rsid w:val="00B035CF"/>
    <w:rsid w:val="00B039CC"/>
    <w:rsid w:val="00B03FA8"/>
    <w:rsid w:val="00B04356"/>
    <w:rsid w:val="00B045EE"/>
    <w:rsid w:val="00B0501D"/>
    <w:rsid w:val="00B0514D"/>
    <w:rsid w:val="00B0768E"/>
    <w:rsid w:val="00B11C81"/>
    <w:rsid w:val="00B12E8A"/>
    <w:rsid w:val="00B139C1"/>
    <w:rsid w:val="00B140CA"/>
    <w:rsid w:val="00B15088"/>
    <w:rsid w:val="00B15499"/>
    <w:rsid w:val="00B15FCE"/>
    <w:rsid w:val="00B165F7"/>
    <w:rsid w:val="00B17142"/>
    <w:rsid w:val="00B20B8F"/>
    <w:rsid w:val="00B20F1E"/>
    <w:rsid w:val="00B25089"/>
    <w:rsid w:val="00B252A4"/>
    <w:rsid w:val="00B261CE"/>
    <w:rsid w:val="00B272F5"/>
    <w:rsid w:val="00B30626"/>
    <w:rsid w:val="00B316BC"/>
    <w:rsid w:val="00B32426"/>
    <w:rsid w:val="00B32B39"/>
    <w:rsid w:val="00B34494"/>
    <w:rsid w:val="00B34C9F"/>
    <w:rsid w:val="00B353E5"/>
    <w:rsid w:val="00B37B0B"/>
    <w:rsid w:val="00B40681"/>
    <w:rsid w:val="00B406F8"/>
    <w:rsid w:val="00B4336E"/>
    <w:rsid w:val="00B44259"/>
    <w:rsid w:val="00B442B4"/>
    <w:rsid w:val="00B446B5"/>
    <w:rsid w:val="00B44F58"/>
    <w:rsid w:val="00B46C84"/>
    <w:rsid w:val="00B470E0"/>
    <w:rsid w:val="00B47513"/>
    <w:rsid w:val="00B4766F"/>
    <w:rsid w:val="00B5115D"/>
    <w:rsid w:val="00B511B3"/>
    <w:rsid w:val="00B52BA6"/>
    <w:rsid w:val="00B53161"/>
    <w:rsid w:val="00B5341A"/>
    <w:rsid w:val="00B551E4"/>
    <w:rsid w:val="00B55776"/>
    <w:rsid w:val="00B57D59"/>
    <w:rsid w:val="00B57EE8"/>
    <w:rsid w:val="00B60102"/>
    <w:rsid w:val="00B6017D"/>
    <w:rsid w:val="00B608EE"/>
    <w:rsid w:val="00B60D16"/>
    <w:rsid w:val="00B61A7F"/>
    <w:rsid w:val="00B63705"/>
    <w:rsid w:val="00B637C7"/>
    <w:rsid w:val="00B641AD"/>
    <w:rsid w:val="00B66DA6"/>
    <w:rsid w:val="00B67661"/>
    <w:rsid w:val="00B67DD5"/>
    <w:rsid w:val="00B70F55"/>
    <w:rsid w:val="00B70F8A"/>
    <w:rsid w:val="00B728BB"/>
    <w:rsid w:val="00B73E6E"/>
    <w:rsid w:val="00B7407A"/>
    <w:rsid w:val="00B746A5"/>
    <w:rsid w:val="00B752C6"/>
    <w:rsid w:val="00B75C7C"/>
    <w:rsid w:val="00B76A66"/>
    <w:rsid w:val="00B76AC0"/>
    <w:rsid w:val="00B77615"/>
    <w:rsid w:val="00B778FC"/>
    <w:rsid w:val="00B77FE2"/>
    <w:rsid w:val="00B806C9"/>
    <w:rsid w:val="00B80D38"/>
    <w:rsid w:val="00B8291B"/>
    <w:rsid w:val="00B835E2"/>
    <w:rsid w:val="00B84606"/>
    <w:rsid w:val="00B85BC6"/>
    <w:rsid w:val="00B916B8"/>
    <w:rsid w:val="00B92782"/>
    <w:rsid w:val="00B92AB3"/>
    <w:rsid w:val="00B944D9"/>
    <w:rsid w:val="00B955B3"/>
    <w:rsid w:val="00B97C8C"/>
    <w:rsid w:val="00BA31D7"/>
    <w:rsid w:val="00BA328D"/>
    <w:rsid w:val="00BA376D"/>
    <w:rsid w:val="00BA377E"/>
    <w:rsid w:val="00BA6362"/>
    <w:rsid w:val="00BA6F18"/>
    <w:rsid w:val="00BA78D9"/>
    <w:rsid w:val="00BB1026"/>
    <w:rsid w:val="00BB15A3"/>
    <w:rsid w:val="00BB162B"/>
    <w:rsid w:val="00BB2D82"/>
    <w:rsid w:val="00BB352F"/>
    <w:rsid w:val="00BB4EFB"/>
    <w:rsid w:val="00BB5F0B"/>
    <w:rsid w:val="00BB6E8B"/>
    <w:rsid w:val="00BB7C91"/>
    <w:rsid w:val="00BC01F4"/>
    <w:rsid w:val="00BC0413"/>
    <w:rsid w:val="00BC2065"/>
    <w:rsid w:val="00BC2B41"/>
    <w:rsid w:val="00BC2B7D"/>
    <w:rsid w:val="00BC3A42"/>
    <w:rsid w:val="00BC3E13"/>
    <w:rsid w:val="00BC40FA"/>
    <w:rsid w:val="00BC566E"/>
    <w:rsid w:val="00BC7F9C"/>
    <w:rsid w:val="00BD0716"/>
    <w:rsid w:val="00BD1DB2"/>
    <w:rsid w:val="00BD20F5"/>
    <w:rsid w:val="00BD3823"/>
    <w:rsid w:val="00BD3E2E"/>
    <w:rsid w:val="00BD4630"/>
    <w:rsid w:val="00BD5A12"/>
    <w:rsid w:val="00BD5E6C"/>
    <w:rsid w:val="00BD627E"/>
    <w:rsid w:val="00BD6803"/>
    <w:rsid w:val="00BE17B1"/>
    <w:rsid w:val="00BE2686"/>
    <w:rsid w:val="00BE432E"/>
    <w:rsid w:val="00BE4C58"/>
    <w:rsid w:val="00BE5700"/>
    <w:rsid w:val="00BE65E4"/>
    <w:rsid w:val="00BE7607"/>
    <w:rsid w:val="00BF07FB"/>
    <w:rsid w:val="00BF1459"/>
    <w:rsid w:val="00BF1E66"/>
    <w:rsid w:val="00BF2225"/>
    <w:rsid w:val="00BF2F27"/>
    <w:rsid w:val="00BF570A"/>
    <w:rsid w:val="00BF5F06"/>
    <w:rsid w:val="00BF6B15"/>
    <w:rsid w:val="00BF7552"/>
    <w:rsid w:val="00BF7927"/>
    <w:rsid w:val="00C01A7A"/>
    <w:rsid w:val="00C02139"/>
    <w:rsid w:val="00C04593"/>
    <w:rsid w:val="00C04FCF"/>
    <w:rsid w:val="00C054B8"/>
    <w:rsid w:val="00C05767"/>
    <w:rsid w:val="00C05AA8"/>
    <w:rsid w:val="00C06027"/>
    <w:rsid w:val="00C06444"/>
    <w:rsid w:val="00C079BF"/>
    <w:rsid w:val="00C10613"/>
    <w:rsid w:val="00C1089F"/>
    <w:rsid w:val="00C10EEE"/>
    <w:rsid w:val="00C11921"/>
    <w:rsid w:val="00C1192A"/>
    <w:rsid w:val="00C12640"/>
    <w:rsid w:val="00C12734"/>
    <w:rsid w:val="00C12BB1"/>
    <w:rsid w:val="00C1300A"/>
    <w:rsid w:val="00C137BB"/>
    <w:rsid w:val="00C14F0F"/>
    <w:rsid w:val="00C14FCB"/>
    <w:rsid w:val="00C15237"/>
    <w:rsid w:val="00C155D5"/>
    <w:rsid w:val="00C16833"/>
    <w:rsid w:val="00C16CF9"/>
    <w:rsid w:val="00C177C1"/>
    <w:rsid w:val="00C209CE"/>
    <w:rsid w:val="00C22A29"/>
    <w:rsid w:val="00C2320F"/>
    <w:rsid w:val="00C23E4D"/>
    <w:rsid w:val="00C249F4"/>
    <w:rsid w:val="00C2648E"/>
    <w:rsid w:val="00C26EB9"/>
    <w:rsid w:val="00C2748D"/>
    <w:rsid w:val="00C27933"/>
    <w:rsid w:val="00C300E6"/>
    <w:rsid w:val="00C30D93"/>
    <w:rsid w:val="00C30F8D"/>
    <w:rsid w:val="00C327E9"/>
    <w:rsid w:val="00C33C73"/>
    <w:rsid w:val="00C34534"/>
    <w:rsid w:val="00C345E4"/>
    <w:rsid w:val="00C3484A"/>
    <w:rsid w:val="00C34F7B"/>
    <w:rsid w:val="00C359D6"/>
    <w:rsid w:val="00C4030A"/>
    <w:rsid w:val="00C4167D"/>
    <w:rsid w:val="00C416F6"/>
    <w:rsid w:val="00C41B32"/>
    <w:rsid w:val="00C42BD2"/>
    <w:rsid w:val="00C44C66"/>
    <w:rsid w:val="00C453C9"/>
    <w:rsid w:val="00C45A88"/>
    <w:rsid w:val="00C46BB3"/>
    <w:rsid w:val="00C47406"/>
    <w:rsid w:val="00C47943"/>
    <w:rsid w:val="00C47BBC"/>
    <w:rsid w:val="00C47E5D"/>
    <w:rsid w:val="00C51790"/>
    <w:rsid w:val="00C518AE"/>
    <w:rsid w:val="00C51C20"/>
    <w:rsid w:val="00C523C9"/>
    <w:rsid w:val="00C53346"/>
    <w:rsid w:val="00C536D5"/>
    <w:rsid w:val="00C53999"/>
    <w:rsid w:val="00C53C5A"/>
    <w:rsid w:val="00C53E9A"/>
    <w:rsid w:val="00C62863"/>
    <w:rsid w:val="00C62BF0"/>
    <w:rsid w:val="00C631A7"/>
    <w:rsid w:val="00C646B3"/>
    <w:rsid w:val="00C64D10"/>
    <w:rsid w:val="00C65018"/>
    <w:rsid w:val="00C66E4A"/>
    <w:rsid w:val="00C66F5B"/>
    <w:rsid w:val="00C67C32"/>
    <w:rsid w:val="00C71289"/>
    <w:rsid w:val="00C71742"/>
    <w:rsid w:val="00C72E99"/>
    <w:rsid w:val="00C75906"/>
    <w:rsid w:val="00C76158"/>
    <w:rsid w:val="00C765BD"/>
    <w:rsid w:val="00C766D7"/>
    <w:rsid w:val="00C775EC"/>
    <w:rsid w:val="00C77741"/>
    <w:rsid w:val="00C8035E"/>
    <w:rsid w:val="00C80AF8"/>
    <w:rsid w:val="00C82431"/>
    <w:rsid w:val="00C83F48"/>
    <w:rsid w:val="00C84494"/>
    <w:rsid w:val="00C8637B"/>
    <w:rsid w:val="00C8640B"/>
    <w:rsid w:val="00C86827"/>
    <w:rsid w:val="00C86A23"/>
    <w:rsid w:val="00C911CE"/>
    <w:rsid w:val="00C91306"/>
    <w:rsid w:val="00C91707"/>
    <w:rsid w:val="00C91CF9"/>
    <w:rsid w:val="00C93A2B"/>
    <w:rsid w:val="00C93F70"/>
    <w:rsid w:val="00C9452C"/>
    <w:rsid w:val="00C961C2"/>
    <w:rsid w:val="00C96AFF"/>
    <w:rsid w:val="00C96BDF"/>
    <w:rsid w:val="00C97046"/>
    <w:rsid w:val="00C979D3"/>
    <w:rsid w:val="00C97E94"/>
    <w:rsid w:val="00CA0307"/>
    <w:rsid w:val="00CA14EA"/>
    <w:rsid w:val="00CA297D"/>
    <w:rsid w:val="00CA2F9F"/>
    <w:rsid w:val="00CA38D0"/>
    <w:rsid w:val="00CA40F1"/>
    <w:rsid w:val="00CA4142"/>
    <w:rsid w:val="00CA55E0"/>
    <w:rsid w:val="00CA5975"/>
    <w:rsid w:val="00CA5C5B"/>
    <w:rsid w:val="00CA6DBA"/>
    <w:rsid w:val="00CA7B8D"/>
    <w:rsid w:val="00CB0297"/>
    <w:rsid w:val="00CB1D9D"/>
    <w:rsid w:val="00CB25D6"/>
    <w:rsid w:val="00CB3428"/>
    <w:rsid w:val="00CB445E"/>
    <w:rsid w:val="00CB498F"/>
    <w:rsid w:val="00CB4EC5"/>
    <w:rsid w:val="00CB4F31"/>
    <w:rsid w:val="00CC14E2"/>
    <w:rsid w:val="00CC24E2"/>
    <w:rsid w:val="00CC2764"/>
    <w:rsid w:val="00CC43FC"/>
    <w:rsid w:val="00CC4F13"/>
    <w:rsid w:val="00CC5F25"/>
    <w:rsid w:val="00CC6BA5"/>
    <w:rsid w:val="00CC77D2"/>
    <w:rsid w:val="00CC7DB6"/>
    <w:rsid w:val="00CD08E0"/>
    <w:rsid w:val="00CD0BA1"/>
    <w:rsid w:val="00CD2710"/>
    <w:rsid w:val="00CD29A3"/>
    <w:rsid w:val="00CD2DA7"/>
    <w:rsid w:val="00CD309F"/>
    <w:rsid w:val="00CD377C"/>
    <w:rsid w:val="00CD3CD5"/>
    <w:rsid w:val="00CD3D59"/>
    <w:rsid w:val="00CD41AD"/>
    <w:rsid w:val="00CD476B"/>
    <w:rsid w:val="00CD4A62"/>
    <w:rsid w:val="00CD4DF3"/>
    <w:rsid w:val="00CD5577"/>
    <w:rsid w:val="00CD602A"/>
    <w:rsid w:val="00CD6832"/>
    <w:rsid w:val="00CD6F68"/>
    <w:rsid w:val="00CD7711"/>
    <w:rsid w:val="00CE0413"/>
    <w:rsid w:val="00CE088C"/>
    <w:rsid w:val="00CE1902"/>
    <w:rsid w:val="00CE289D"/>
    <w:rsid w:val="00CE3650"/>
    <w:rsid w:val="00CE3906"/>
    <w:rsid w:val="00CE469D"/>
    <w:rsid w:val="00CE5934"/>
    <w:rsid w:val="00CE6412"/>
    <w:rsid w:val="00CE6E3B"/>
    <w:rsid w:val="00CE7285"/>
    <w:rsid w:val="00CE7587"/>
    <w:rsid w:val="00CF044F"/>
    <w:rsid w:val="00CF0B03"/>
    <w:rsid w:val="00CF39A6"/>
    <w:rsid w:val="00CF3A20"/>
    <w:rsid w:val="00CF3BE2"/>
    <w:rsid w:val="00CF53C6"/>
    <w:rsid w:val="00CF7C61"/>
    <w:rsid w:val="00D01933"/>
    <w:rsid w:val="00D019D1"/>
    <w:rsid w:val="00D01B3F"/>
    <w:rsid w:val="00D01B83"/>
    <w:rsid w:val="00D023DF"/>
    <w:rsid w:val="00D02871"/>
    <w:rsid w:val="00D02C07"/>
    <w:rsid w:val="00D03D9C"/>
    <w:rsid w:val="00D03FB2"/>
    <w:rsid w:val="00D063D2"/>
    <w:rsid w:val="00D06E9E"/>
    <w:rsid w:val="00D07FEF"/>
    <w:rsid w:val="00D118AD"/>
    <w:rsid w:val="00D11AB2"/>
    <w:rsid w:val="00D11F64"/>
    <w:rsid w:val="00D14EAA"/>
    <w:rsid w:val="00D156EB"/>
    <w:rsid w:val="00D1663D"/>
    <w:rsid w:val="00D16B2A"/>
    <w:rsid w:val="00D1780E"/>
    <w:rsid w:val="00D21454"/>
    <w:rsid w:val="00D22135"/>
    <w:rsid w:val="00D235D7"/>
    <w:rsid w:val="00D239CC"/>
    <w:rsid w:val="00D24210"/>
    <w:rsid w:val="00D25478"/>
    <w:rsid w:val="00D25C98"/>
    <w:rsid w:val="00D334A6"/>
    <w:rsid w:val="00D36303"/>
    <w:rsid w:val="00D4051D"/>
    <w:rsid w:val="00D405E2"/>
    <w:rsid w:val="00D4191A"/>
    <w:rsid w:val="00D41BBE"/>
    <w:rsid w:val="00D43144"/>
    <w:rsid w:val="00D438B3"/>
    <w:rsid w:val="00D439EC"/>
    <w:rsid w:val="00D441CE"/>
    <w:rsid w:val="00D44A13"/>
    <w:rsid w:val="00D45101"/>
    <w:rsid w:val="00D45652"/>
    <w:rsid w:val="00D45D4C"/>
    <w:rsid w:val="00D461A8"/>
    <w:rsid w:val="00D516AE"/>
    <w:rsid w:val="00D51CEC"/>
    <w:rsid w:val="00D52883"/>
    <w:rsid w:val="00D537F4"/>
    <w:rsid w:val="00D53C4C"/>
    <w:rsid w:val="00D5455A"/>
    <w:rsid w:val="00D55509"/>
    <w:rsid w:val="00D56ABE"/>
    <w:rsid w:val="00D579E1"/>
    <w:rsid w:val="00D605A5"/>
    <w:rsid w:val="00D6155B"/>
    <w:rsid w:val="00D62244"/>
    <w:rsid w:val="00D6278B"/>
    <w:rsid w:val="00D6292E"/>
    <w:rsid w:val="00D6340B"/>
    <w:rsid w:val="00D640D6"/>
    <w:rsid w:val="00D658A9"/>
    <w:rsid w:val="00D66B97"/>
    <w:rsid w:val="00D709C4"/>
    <w:rsid w:val="00D7152A"/>
    <w:rsid w:val="00D72D8E"/>
    <w:rsid w:val="00D74054"/>
    <w:rsid w:val="00D75A04"/>
    <w:rsid w:val="00D76A63"/>
    <w:rsid w:val="00D772D5"/>
    <w:rsid w:val="00D807D8"/>
    <w:rsid w:val="00D8157C"/>
    <w:rsid w:val="00D815F3"/>
    <w:rsid w:val="00D83D57"/>
    <w:rsid w:val="00D85EF9"/>
    <w:rsid w:val="00D85FF0"/>
    <w:rsid w:val="00D86314"/>
    <w:rsid w:val="00D86FAB"/>
    <w:rsid w:val="00D90760"/>
    <w:rsid w:val="00D90FFA"/>
    <w:rsid w:val="00D911EB"/>
    <w:rsid w:val="00D92D41"/>
    <w:rsid w:val="00D93F67"/>
    <w:rsid w:val="00D94BB8"/>
    <w:rsid w:val="00D94D81"/>
    <w:rsid w:val="00D96867"/>
    <w:rsid w:val="00DA043B"/>
    <w:rsid w:val="00DA20C9"/>
    <w:rsid w:val="00DA269C"/>
    <w:rsid w:val="00DA4723"/>
    <w:rsid w:val="00DA4BCB"/>
    <w:rsid w:val="00DA4ED9"/>
    <w:rsid w:val="00DA5923"/>
    <w:rsid w:val="00DA6146"/>
    <w:rsid w:val="00DA62F2"/>
    <w:rsid w:val="00DB0021"/>
    <w:rsid w:val="00DB0803"/>
    <w:rsid w:val="00DB1020"/>
    <w:rsid w:val="00DB1688"/>
    <w:rsid w:val="00DB16BF"/>
    <w:rsid w:val="00DB1A20"/>
    <w:rsid w:val="00DB4925"/>
    <w:rsid w:val="00DB4A58"/>
    <w:rsid w:val="00DB6586"/>
    <w:rsid w:val="00DB6991"/>
    <w:rsid w:val="00DB75E4"/>
    <w:rsid w:val="00DC1F4A"/>
    <w:rsid w:val="00DC28A7"/>
    <w:rsid w:val="00DC4843"/>
    <w:rsid w:val="00DC51AE"/>
    <w:rsid w:val="00DC5923"/>
    <w:rsid w:val="00DC6003"/>
    <w:rsid w:val="00DC60C9"/>
    <w:rsid w:val="00DC6C66"/>
    <w:rsid w:val="00DC6E16"/>
    <w:rsid w:val="00DC757F"/>
    <w:rsid w:val="00DC7F6E"/>
    <w:rsid w:val="00DD0888"/>
    <w:rsid w:val="00DD1924"/>
    <w:rsid w:val="00DD22FB"/>
    <w:rsid w:val="00DD2F3F"/>
    <w:rsid w:val="00DD4DB1"/>
    <w:rsid w:val="00DD50E9"/>
    <w:rsid w:val="00DD556C"/>
    <w:rsid w:val="00DD5EF5"/>
    <w:rsid w:val="00DD62ED"/>
    <w:rsid w:val="00DD6CBF"/>
    <w:rsid w:val="00DD7A79"/>
    <w:rsid w:val="00DD7BB8"/>
    <w:rsid w:val="00DE02CE"/>
    <w:rsid w:val="00DE0356"/>
    <w:rsid w:val="00DE0542"/>
    <w:rsid w:val="00DE097B"/>
    <w:rsid w:val="00DE13D9"/>
    <w:rsid w:val="00DE14C9"/>
    <w:rsid w:val="00DE31A6"/>
    <w:rsid w:val="00DE3566"/>
    <w:rsid w:val="00DE3593"/>
    <w:rsid w:val="00DE4670"/>
    <w:rsid w:val="00DE4E60"/>
    <w:rsid w:val="00DE5B8E"/>
    <w:rsid w:val="00DE620B"/>
    <w:rsid w:val="00DE6E6A"/>
    <w:rsid w:val="00DE727A"/>
    <w:rsid w:val="00DF0365"/>
    <w:rsid w:val="00DF2885"/>
    <w:rsid w:val="00DF2F03"/>
    <w:rsid w:val="00DF360B"/>
    <w:rsid w:val="00DF5671"/>
    <w:rsid w:val="00E00D45"/>
    <w:rsid w:val="00E028FE"/>
    <w:rsid w:val="00E03342"/>
    <w:rsid w:val="00E0393D"/>
    <w:rsid w:val="00E05CE2"/>
    <w:rsid w:val="00E0631D"/>
    <w:rsid w:val="00E07669"/>
    <w:rsid w:val="00E1042B"/>
    <w:rsid w:val="00E128DB"/>
    <w:rsid w:val="00E1370A"/>
    <w:rsid w:val="00E147D1"/>
    <w:rsid w:val="00E14D3F"/>
    <w:rsid w:val="00E1544A"/>
    <w:rsid w:val="00E20E0A"/>
    <w:rsid w:val="00E20F5F"/>
    <w:rsid w:val="00E20FB3"/>
    <w:rsid w:val="00E2145E"/>
    <w:rsid w:val="00E24107"/>
    <w:rsid w:val="00E24865"/>
    <w:rsid w:val="00E24A1A"/>
    <w:rsid w:val="00E24BC4"/>
    <w:rsid w:val="00E24F65"/>
    <w:rsid w:val="00E26130"/>
    <w:rsid w:val="00E26956"/>
    <w:rsid w:val="00E27BD1"/>
    <w:rsid w:val="00E27E00"/>
    <w:rsid w:val="00E3089E"/>
    <w:rsid w:val="00E33D22"/>
    <w:rsid w:val="00E341BA"/>
    <w:rsid w:val="00E34E68"/>
    <w:rsid w:val="00E3507D"/>
    <w:rsid w:val="00E36088"/>
    <w:rsid w:val="00E3647A"/>
    <w:rsid w:val="00E364C9"/>
    <w:rsid w:val="00E37350"/>
    <w:rsid w:val="00E37679"/>
    <w:rsid w:val="00E403D5"/>
    <w:rsid w:val="00E41BA8"/>
    <w:rsid w:val="00E41C20"/>
    <w:rsid w:val="00E4258E"/>
    <w:rsid w:val="00E42B84"/>
    <w:rsid w:val="00E43516"/>
    <w:rsid w:val="00E454E0"/>
    <w:rsid w:val="00E455BA"/>
    <w:rsid w:val="00E46F71"/>
    <w:rsid w:val="00E50B54"/>
    <w:rsid w:val="00E511B5"/>
    <w:rsid w:val="00E51FDA"/>
    <w:rsid w:val="00E5254B"/>
    <w:rsid w:val="00E53975"/>
    <w:rsid w:val="00E53E4D"/>
    <w:rsid w:val="00E548A1"/>
    <w:rsid w:val="00E548A9"/>
    <w:rsid w:val="00E54DD0"/>
    <w:rsid w:val="00E55A52"/>
    <w:rsid w:val="00E55E10"/>
    <w:rsid w:val="00E55FED"/>
    <w:rsid w:val="00E56761"/>
    <w:rsid w:val="00E578BC"/>
    <w:rsid w:val="00E60262"/>
    <w:rsid w:val="00E614BD"/>
    <w:rsid w:val="00E62928"/>
    <w:rsid w:val="00E639F7"/>
    <w:rsid w:val="00E64393"/>
    <w:rsid w:val="00E64D48"/>
    <w:rsid w:val="00E66D99"/>
    <w:rsid w:val="00E674BB"/>
    <w:rsid w:val="00E67668"/>
    <w:rsid w:val="00E70B8C"/>
    <w:rsid w:val="00E71718"/>
    <w:rsid w:val="00E71B77"/>
    <w:rsid w:val="00E738E8"/>
    <w:rsid w:val="00E73B7B"/>
    <w:rsid w:val="00E748DA"/>
    <w:rsid w:val="00E74BD0"/>
    <w:rsid w:val="00E75D61"/>
    <w:rsid w:val="00E766B3"/>
    <w:rsid w:val="00E77345"/>
    <w:rsid w:val="00E77C30"/>
    <w:rsid w:val="00E8002E"/>
    <w:rsid w:val="00E81B5A"/>
    <w:rsid w:val="00E82B5D"/>
    <w:rsid w:val="00E83483"/>
    <w:rsid w:val="00E83B1D"/>
    <w:rsid w:val="00E83ECC"/>
    <w:rsid w:val="00E8522C"/>
    <w:rsid w:val="00E86947"/>
    <w:rsid w:val="00E90939"/>
    <w:rsid w:val="00E92DC5"/>
    <w:rsid w:val="00E93C36"/>
    <w:rsid w:val="00E93CA4"/>
    <w:rsid w:val="00E93F9C"/>
    <w:rsid w:val="00E9478C"/>
    <w:rsid w:val="00E9547C"/>
    <w:rsid w:val="00E9626E"/>
    <w:rsid w:val="00E97F3A"/>
    <w:rsid w:val="00EA0AB7"/>
    <w:rsid w:val="00EA0C7F"/>
    <w:rsid w:val="00EA0DB4"/>
    <w:rsid w:val="00EA0F36"/>
    <w:rsid w:val="00EA3CD1"/>
    <w:rsid w:val="00EA4BDF"/>
    <w:rsid w:val="00EA76BD"/>
    <w:rsid w:val="00EA7795"/>
    <w:rsid w:val="00EA7AC8"/>
    <w:rsid w:val="00EA7B09"/>
    <w:rsid w:val="00EA7BDD"/>
    <w:rsid w:val="00EB0321"/>
    <w:rsid w:val="00EB0C4A"/>
    <w:rsid w:val="00EB107F"/>
    <w:rsid w:val="00EB195D"/>
    <w:rsid w:val="00EB1A02"/>
    <w:rsid w:val="00EB2176"/>
    <w:rsid w:val="00EB4CFE"/>
    <w:rsid w:val="00EB643A"/>
    <w:rsid w:val="00EB77E9"/>
    <w:rsid w:val="00EB7BA7"/>
    <w:rsid w:val="00EB7F9A"/>
    <w:rsid w:val="00EC1398"/>
    <w:rsid w:val="00EC3B14"/>
    <w:rsid w:val="00EC4C50"/>
    <w:rsid w:val="00EC563D"/>
    <w:rsid w:val="00EC5C3D"/>
    <w:rsid w:val="00EC6C46"/>
    <w:rsid w:val="00EC6D35"/>
    <w:rsid w:val="00EC6E5D"/>
    <w:rsid w:val="00EC71BE"/>
    <w:rsid w:val="00EC799F"/>
    <w:rsid w:val="00EC7CA2"/>
    <w:rsid w:val="00ED082C"/>
    <w:rsid w:val="00ED0E3D"/>
    <w:rsid w:val="00ED32B9"/>
    <w:rsid w:val="00ED46B4"/>
    <w:rsid w:val="00ED5A0A"/>
    <w:rsid w:val="00ED5B7E"/>
    <w:rsid w:val="00ED5F4D"/>
    <w:rsid w:val="00ED64BB"/>
    <w:rsid w:val="00ED756C"/>
    <w:rsid w:val="00EE17D7"/>
    <w:rsid w:val="00EE3335"/>
    <w:rsid w:val="00EE3640"/>
    <w:rsid w:val="00EE3778"/>
    <w:rsid w:val="00EE56B6"/>
    <w:rsid w:val="00EE5FA5"/>
    <w:rsid w:val="00EE6AFD"/>
    <w:rsid w:val="00EE72DF"/>
    <w:rsid w:val="00EE7CE3"/>
    <w:rsid w:val="00EF0DB5"/>
    <w:rsid w:val="00EF0F2F"/>
    <w:rsid w:val="00EF1455"/>
    <w:rsid w:val="00EF1B6E"/>
    <w:rsid w:val="00EF2B09"/>
    <w:rsid w:val="00EF36A8"/>
    <w:rsid w:val="00EF41A9"/>
    <w:rsid w:val="00EF4459"/>
    <w:rsid w:val="00EF5207"/>
    <w:rsid w:val="00EF586A"/>
    <w:rsid w:val="00EF742B"/>
    <w:rsid w:val="00EF74F7"/>
    <w:rsid w:val="00EF79EA"/>
    <w:rsid w:val="00EF7A69"/>
    <w:rsid w:val="00EF7BD4"/>
    <w:rsid w:val="00F00104"/>
    <w:rsid w:val="00F0062D"/>
    <w:rsid w:val="00F013F1"/>
    <w:rsid w:val="00F019F8"/>
    <w:rsid w:val="00F03346"/>
    <w:rsid w:val="00F0479C"/>
    <w:rsid w:val="00F05877"/>
    <w:rsid w:val="00F065FA"/>
    <w:rsid w:val="00F066BF"/>
    <w:rsid w:val="00F06EA6"/>
    <w:rsid w:val="00F1025E"/>
    <w:rsid w:val="00F13A54"/>
    <w:rsid w:val="00F13DEB"/>
    <w:rsid w:val="00F17C55"/>
    <w:rsid w:val="00F20EC8"/>
    <w:rsid w:val="00F22DCF"/>
    <w:rsid w:val="00F23227"/>
    <w:rsid w:val="00F23C5E"/>
    <w:rsid w:val="00F26149"/>
    <w:rsid w:val="00F27E25"/>
    <w:rsid w:val="00F30CA2"/>
    <w:rsid w:val="00F31383"/>
    <w:rsid w:val="00F31B6B"/>
    <w:rsid w:val="00F31CFA"/>
    <w:rsid w:val="00F320E7"/>
    <w:rsid w:val="00F33E74"/>
    <w:rsid w:val="00F349FF"/>
    <w:rsid w:val="00F368CE"/>
    <w:rsid w:val="00F37351"/>
    <w:rsid w:val="00F37E8E"/>
    <w:rsid w:val="00F4018B"/>
    <w:rsid w:val="00F43056"/>
    <w:rsid w:val="00F45A3E"/>
    <w:rsid w:val="00F46237"/>
    <w:rsid w:val="00F46DDB"/>
    <w:rsid w:val="00F534EE"/>
    <w:rsid w:val="00F53C2C"/>
    <w:rsid w:val="00F5407D"/>
    <w:rsid w:val="00F549F2"/>
    <w:rsid w:val="00F552DA"/>
    <w:rsid w:val="00F55C19"/>
    <w:rsid w:val="00F60B24"/>
    <w:rsid w:val="00F621DD"/>
    <w:rsid w:val="00F6222B"/>
    <w:rsid w:val="00F63C3B"/>
    <w:rsid w:val="00F63EAD"/>
    <w:rsid w:val="00F644DE"/>
    <w:rsid w:val="00F64EB1"/>
    <w:rsid w:val="00F6531C"/>
    <w:rsid w:val="00F65446"/>
    <w:rsid w:val="00F6700B"/>
    <w:rsid w:val="00F7082B"/>
    <w:rsid w:val="00F70D35"/>
    <w:rsid w:val="00F71513"/>
    <w:rsid w:val="00F72B5A"/>
    <w:rsid w:val="00F7580A"/>
    <w:rsid w:val="00F75B78"/>
    <w:rsid w:val="00F75BA0"/>
    <w:rsid w:val="00F7630A"/>
    <w:rsid w:val="00F7780A"/>
    <w:rsid w:val="00F77DB1"/>
    <w:rsid w:val="00F80564"/>
    <w:rsid w:val="00F80B12"/>
    <w:rsid w:val="00F812C1"/>
    <w:rsid w:val="00F825B7"/>
    <w:rsid w:val="00F83550"/>
    <w:rsid w:val="00F846A6"/>
    <w:rsid w:val="00F8481B"/>
    <w:rsid w:val="00F84825"/>
    <w:rsid w:val="00F8483A"/>
    <w:rsid w:val="00F86961"/>
    <w:rsid w:val="00F86DB5"/>
    <w:rsid w:val="00F91139"/>
    <w:rsid w:val="00F91713"/>
    <w:rsid w:val="00F92067"/>
    <w:rsid w:val="00F928E3"/>
    <w:rsid w:val="00F930BC"/>
    <w:rsid w:val="00F93FBE"/>
    <w:rsid w:val="00F94304"/>
    <w:rsid w:val="00F95826"/>
    <w:rsid w:val="00F972ED"/>
    <w:rsid w:val="00F973A3"/>
    <w:rsid w:val="00F97C65"/>
    <w:rsid w:val="00FA0F5C"/>
    <w:rsid w:val="00FA46E4"/>
    <w:rsid w:val="00FA4C85"/>
    <w:rsid w:val="00FA6235"/>
    <w:rsid w:val="00FA69AE"/>
    <w:rsid w:val="00FA770F"/>
    <w:rsid w:val="00FA7D6E"/>
    <w:rsid w:val="00FB1518"/>
    <w:rsid w:val="00FB2337"/>
    <w:rsid w:val="00FB2A2B"/>
    <w:rsid w:val="00FB2CE1"/>
    <w:rsid w:val="00FB45E2"/>
    <w:rsid w:val="00FB4D1D"/>
    <w:rsid w:val="00FB4F0F"/>
    <w:rsid w:val="00FB7107"/>
    <w:rsid w:val="00FC06FF"/>
    <w:rsid w:val="00FC0F1D"/>
    <w:rsid w:val="00FC1D45"/>
    <w:rsid w:val="00FC2A38"/>
    <w:rsid w:val="00FC35F4"/>
    <w:rsid w:val="00FC401D"/>
    <w:rsid w:val="00FC5EE7"/>
    <w:rsid w:val="00FC6190"/>
    <w:rsid w:val="00FC6871"/>
    <w:rsid w:val="00FC6C63"/>
    <w:rsid w:val="00FD04E2"/>
    <w:rsid w:val="00FD0C2F"/>
    <w:rsid w:val="00FD0FAA"/>
    <w:rsid w:val="00FD1A59"/>
    <w:rsid w:val="00FD2FB3"/>
    <w:rsid w:val="00FD3437"/>
    <w:rsid w:val="00FD3889"/>
    <w:rsid w:val="00FD3C80"/>
    <w:rsid w:val="00FD4266"/>
    <w:rsid w:val="00FD5395"/>
    <w:rsid w:val="00FD539E"/>
    <w:rsid w:val="00FD581D"/>
    <w:rsid w:val="00FD6C6A"/>
    <w:rsid w:val="00FE0031"/>
    <w:rsid w:val="00FE1B03"/>
    <w:rsid w:val="00FE1E24"/>
    <w:rsid w:val="00FE1F8F"/>
    <w:rsid w:val="00FE2300"/>
    <w:rsid w:val="00FE2B6F"/>
    <w:rsid w:val="00FE34C5"/>
    <w:rsid w:val="00FE4F7B"/>
    <w:rsid w:val="00FE5F4D"/>
    <w:rsid w:val="00FE6126"/>
    <w:rsid w:val="00FE6FC8"/>
    <w:rsid w:val="00FE7505"/>
    <w:rsid w:val="00FF17C8"/>
    <w:rsid w:val="00FF1ECB"/>
    <w:rsid w:val="00FF24C0"/>
    <w:rsid w:val="00FF2878"/>
    <w:rsid w:val="00FF29EE"/>
    <w:rsid w:val="00FF3C2E"/>
    <w:rsid w:val="00FF5BD8"/>
    <w:rsid w:val="00FF5C35"/>
    <w:rsid w:val="00FF5E1A"/>
    <w:rsid w:val="00FF6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21DFCE3"/>
  <w15:docId w15:val="{69BD4CB4-3779-444F-BC82-D224DFEDF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uiPriority="99"/>
    <w:lsdException w:name="heading 1" w:uiPriority="1"/>
    <w:lsdException w:name="heading 2" w:uiPriority="99"/>
    <w:lsdException w:name="heading 3" w:semiHidden="1" w:uiPriority="99" w:unhideWhenUsed="1" w:qFormat="1"/>
    <w:lsdException w:name="heading 4" w:uiPriority="99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99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uiPriority w:val="99"/>
    <w:rsid w:val="00744A40"/>
    <w:rPr>
      <w:rFonts w:ascii="Arial" w:hAnsi="Arial"/>
      <w:sz w:val="18"/>
      <w:szCs w:val="24"/>
    </w:rPr>
  </w:style>
  <w:style w:type="paragraph" w:styleId="Nagwek1">
    <w:name w:val="heading 1"/>
    <w:aliases w:val="^Nagłówek 1"/>
    <w:basedOn w:val="Normalny"/>
    <w:next w:val="Normalny"/>
    <w:link w:val="Nagwek1Znak"/>
    <w:uiPriority w:val="1"/>
    <w:rsid w:val="00744A4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rsid w:val="00744A4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744A40"/>
    <w:pPr>
      <w:keepNext/>
      <w:keepLines/>
      <w:spacing w:line="276" w:lineRule="auto"/>
      <w:jc w:val="both"/>
      <w:outlineLvl w:val="2"/>
    </w:pPr>
    <w:rPr>
      <w:rFonts w:eastAsiaTheme="majorEastAsia" w:cstheme="majorBidi"/>
      <w:bCs/>
      <w:sz w:val="20"/>
      <w:szCs w:val="20"/>
    </w:rPr>
  </w:style>
  <w:style w:type="paragraph" w:styleId="Nagwek4">
    <w:name w:val="heading 4"/>
    <w:basedOn w:val="Normalny"/>
    <w:uiPriority w:val="99"/>
    <w:rsid w:val="00744A40"/>
    <w:pPr>
      <w:spacing w:before="120" w:after="60" w:line="260" w:lineRule="exact"/>
      <w:outlineLvl w:val="3"/>
    </w:pPr>
    <w:rPr>
      <w:bCs/>
      <w:color w:val="000000" w:themeColor="text1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744A40"/>
    <w:rPr>
      <w:strike w:val="0"/>
      <w:dstrike w:val="0"/>
      <w:color w:val="FF6600"/>
      <w:sz w:val="16"/>
      <w:szCs w:val="16"/>
      <w:u w:val="none"/>
      <w:effect w:val="none"/>
    </w:rPr>
  </w:style>
  <w:style w:type="paragraph" w:styleId="NormalnyWeb">
    <w:name w:val="Normal (Web)"/>
    <w:basedOn w:val="Normalny"/>
    <w:rsid w:val="00EC5C3D"/>
    <w:pPr>
      <w:spacing w:before="100" w:beforeAutospacing="1" w:after="100" w:afterAutospacing="1"/>
    </w:pPr>
    <w:rPr>
      <w:sz w:val="16"/>
      <w:szCs w:val="16"/>
    </w:rPr>
  </w:style>
  <w:style w:type="character" w:styleId="Uwydatnienie">
    <w:name w:val="Emphasis"/>
    <w:rsid w:val="00EC5C3D"/>
    <w:rPr>
      <w:i/>
      <w:iCs/>
    </w:rPr>
  </w:style>
  <w:style w:type="character" w:styleId="Pogrubienie">
    <w:name w:val="Strong"/>
    <w:uiPriority w:val="99"/>
    <w:rsid w:val="00744A40"/>
    <w:rPr>
      <w:b/>
      <w:bCs/>
    </w:rPr>
  </w:style>
  <w:style w:type="paragraph" w:styleId="Tekstdymka">
    <w:name w:val="Balloon Text"/>
    <w:basedOn w:val="Normalny"/>
    <w:link w:val="TekstdymkaZnak"/>
    <w:uiPriority w:val="99"/>
    <w:rsid w:val="00744A40"/>
    <w:rPr>
      <w:rFonts w:ascii="Tahoma" w:hAnsi="Tahoma" w:cs="Tahoma"/>
      <w:sz w:val="16"/>
      <w:szCs w:val="16"/>
    </w:rPr>
  </w:style>
  <w:style w:type="paragraph" w:styleId="Lista2">
    <w:name w:val="List 2"/>
    <w:basedOn w:val="Normalny"/>
    <w:rsid w:val="009D6B05"/>
    <w:pPr>
      <w:ind w:left="566" w:hanging="283"/>
      <w:contextualSpacing/>
    </w:pPr>
  </w:style>
  <w:style w:type="paragraph" w:styleId="Lista3">
    <w:name w:val="List 3"/>
    <w:basedOn w:val="Normalny"/>
    <w:rsid w:val="009D6B05"/>
    <w:pPr>
      <w:ind w:left="849" w:hanging="283"/>
      <w:contextualSpacing/>
    </w:pPr>
  </w:style>
  <w:style w:type="paragraph" w:styleId="Tekstpodstawowywcity">
    <w:name w:val="Body Text Indent"/>
    <w:basedOn w:val="Normalny"/>
    <w:link w:val="TekstpodstawowywcityZnak"/>
    <w:rsid w:val="009D6B05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9D6B05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6B05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9D6B05"/>
    <w:rPr>
      <w:sz w:val="24"/>
      <w:szCs w:val="24"/>
    </w:rPr>
  </w:style>
  <w:style w:type="paragraph" w:styleId="Nagwek">
    <w:name w:val="header"/>
    <w:basedOn w:val="Normalny"/>
    <w:link w:val="NagwekZnak"/>
    <w:uiPriority w:val="99"/>
    <w:rsid w:val="00744A4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D627E"/>
    <w:rPr>
      <w:rFonts w:ascii="Arial" w:hAnsi="Arial"/>
      <w:sz w:val="18"/>
      <w:szCs w:val="24"/>
    </w:rPr>
  </w:style>
  <w:style w:type="paragraph" w:styleId="Stopka">
    <w:name w:val="footer"/>
    <w:basedOn w:val="Normalny"/>
    <w:link w:val="StopkaZnak"/>
    <w:uiPriority w:val="99"/>
    <w:rsid w:val="00744A40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D627E"/>
    <w:rPr>
      <w:rFonts w:ascii="Arial" w:hAnsi="Arial"/>
      <w:sz w:val="18"/>
      <w:szCs w:val="24"/>
    </w:rPr>
  </w:style>
  <w:style w:type="character" w:styleId="Odwoaniedokomentarza">
    <w:name w:val="annotation reference"/>
    <w:uiPriority w:val="99"/>
    <w:rsid w:val="00744A4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44A4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C84494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744A40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C84494"/>
    <w:rPr>
      <w:rFonts w:ascii="Arial" w:hAnsi="Arial"/>
      <w:b/>
      <w:bCs/>
    </w:rPr>
  </w:style>
  <w:style w:type="table" w:styleId="Tabela-Siatka">
    <w:name w:val="Table Grid"/>
    <w:basedOn w:val="Standardowy"/>
    <w:uiPriority w:val="59"/>
    <w:rsid w:val="00A353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530350"/>
    <w:rPr>
      <w:sz w:val="24"/>
      <w:szCs w:val="24"/>
    </w:rPr>
  </w:style>
  <w:style w:type="paragraph" w:styleId="Akapitzlist">
    <w:name w:val="List Paragraph"/>
    <w:aliases w:val="Normal,Akapit z listą3,Akapit z listą31,RR PGE Akapit z listą,Styl 1,Tekst_DO"/>
    <w:basedOn w:val="Normalny"/>
    <w:link w:val="AkapitzlistZnak"/>
    <w:uiPriority w:val="34"/>
    <w:qFormat/>
    <w:rsid w:val="00744A40"/>
    <w:pPr>
      <w:spacing w:line="260" w:lineRule="exact"/>
      <w:ind w:left="720"/>
    </w:pPr>
  </w:style>
  <w:style w:type="character" w:styleId="Tekstzastpczy">
    <w:name w:val="Placeholder Text"/>
    <w:basedOn w:val="Domylnaczcionkaakapitu"/>
    <w:uiPriority w:val="99"/>
    <w:semiHidden/>
    <w:rsid w:val="00BC2065"/>
    <w:rPr>
      <w:color w:val="808080"/>
    </w:rPr>
  </w:style>
  <w:style w:type="paragraph" w:customStyle="1" w:styleId="StylTekst1WyjustowanyPrzed6pktPo3pkt">
    <w:name w:val="Styl Tekst 1 Wyjustowany Przed:  6 pkt Po:  3 pkt"/>
    <w:basedOn w:val="Normalny"/>
    <w:rsid w:val="000243C0"/>
    <w:pPr>
      <w:spacing w:before="120" w:after="60"/>
      <w:jc w:val="both"/>
    </w:pPr>
    <w:rPr>
      <w:color w:val="000000" w:themeColor="text1"/>
      <w:szCs w:val="20"/>
    </w:rPr>
  </w:style>
  <w:style w:type="numbering" w:customStyle="1" w:styleId="Styl2">
    <w:name w:val="Styl2"/>
    <w:uiPriority w:val="99"/>
    <w:rsid w:val="00683D98"/>
    <w:pPr>
      <w:numPr>
        <w:numId w:val="1"/>
      </w:numPr>
    </w:pPr>
  </w:style>
  <w:style w:type="paragraph" w:customStyle="1" w:styleId="Opis">
    <w:name w:val="Opis"/>
    <w:basedOn w:val="Normalny"/>
    <w:link w:val="OpisZnak"/>
    <w:rsid w:val="00264F09"/>
    <w:pPr>
      <w:spacing w:line="360" w:lineRule="auto"/>
      <w:ind w:firstLine="425"/>
      <w:jc w:val="both"/>
    </w:pPr>
    <w:rPr>
      <w:rFonts w:cs="Arial"/>
      <w:sz w:val="22"/>
      <w:szCs w:val="22"/>
    </w:rPr>
  </w:style>
  <w:style w:type="character" w:customStyle="1" w:styleId="OpisZnak">
    <w:name w:val="Opis Znak"/>
    <w:basedOn w:val="Domylnaczcionkaakapitu"/>
    <w:link w:val="Opis"/>
    <w:rsid w:val="00264F09"/>
    <w:rPr>
      <w:rFonts w:ascii="Arial" w:hAnsi="Arial" w:cs="Arial"/>
      <w:sz w:val="22"/>
      <w:szCs w:val="22"/>
    </w:rPr>
  </w:style>
  <w:style w:type="paragraph" w:customStyle="1" w:styleId="Ipoziom">
    <w:name w:val="*I poziom"/>
    <w:basedOn w:val="Akapitzlist"/>
    <w:link w:val="IpoziomZnak"/>
    <w:autoRedefine/>
    <w:uiPriority w:val="2"/>
    <w:rsid w:val="002A6DD4"/>
    <w:pPr>
      <w:spacing w:before="120" w:after="60"/>
      <w:ind w:left="357" w:hanging="357"/>
      <w:jc w:val="both"/>
    </w:pPr>
    <w:rPr>
      <w:rFonts w:cs="Arial"/>
      <w:b/>
      <w:color w:val="1F497D" w:themeColor="text2"/>
      <w:sz w:val="20"/>
      <w:szCs w:val="20"/>
    </w:rPr>
  </w:style>
  <w:style w:type="paragraph" w:customStyle="1" w:styleId="IIpoziom0">
    <w:name w:val="*II poziom"/>
    <w:basedOn w:val="Akapitzlist"/>
    <w:link w:val="IIpoziomZnak"/>
    <w:autoRedefine/>
    <w:qFormat/>
    <w:rsid w:val="00744A40"/>
    <w:pPr>
      <w:spacing w:before="240" w:after="240"/>
      <w:ind w:left="1077"/>
      <w:contextualSpacing/>
      <w:jc w:val="both"/>
    </w:pPr>
  </w:style>
  <w:style w:type="character" w:customStyle="1" w:styleId="AkapitzlistZnak">
    <w:name w:val="Akapit z listą Znak"/>
    <w:aliases w:val="Normal Znak,Akapit z listą3 Znak,Akapit z listą31 Znak,RR PGE Akapit z listą Znak,Styl 1 Znak,Tekst_DO Znak"/>
    <w:basedOn w:val="Domylnaczcionkaakapitu"/>
    <w:link w:val="Akapitzlist"/>
    <w:uiPriority w:val="34"/>
    <w:rsid w:val="002A6DD4"/>
    <w:rPr>
      <w:rFonts w:ascii="Arial" w:hAnsi="Arial"/>
      <w:sz w:val="18"/>
      <w:szCs w:val="24"/>
    </w:rPr>
  </w:style>
  <w:style w:type="character" w:customStyle="1" w:styleId="IpoziomZnak">
    <w:name w:val="*I poziom Znak"/>
    <w:basedOn w:val="AkapitzlistZnak"/>
    <w:link w:val="Ipoziom"/>
    <w:uiPriority w:val="2"/>
    <w:rsid w:val="002A6DD4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Ipoziom">
    <w:name w:val="*III poziom"/>
    <w:basedOn w:val="Akapitzlist"/>
    <w:link w:val="IIIpoziomZnak"/>
    <w:autoRedefine/>
    <w:qFormat/>
    <w:rsid w:val="00744A40"/>
    <w:pPr>
      <w:spacing w:after="240"/>
      <w:ind w:left="0"/>
      <w:contextualSpacing/>
      <w:jc w:val="both"/>
    </w:pPr>
    <w:rPr>
      <w:rFonts w:cs="Arial"/>
      <w:szCs w:val="18"/>
    </w:rPr>
  </w:style>
  <w:style w:type="character" w:customStyle="1" w:styleId="IIpoziomZnak">
    <w:name w:val="*II poziom Znak"/>
    <w:basedOn w:val="AkapitzlistZnak"/>
    <w:link w:val="IIpoziom0"/>
    <w:rsid w:val="00864571"/>
    <w:rPr>
      <w:rFonts w:ascii="Arial" w:hAnsi="Arial"/>
      <w:sz w:val="18"/>
      <w:szCs w:val="24"/>
    </w:rPr>
  </w:style>
  <w:style w:type="paragraph" w:customStyle="1" w:styleId="IVpoziom">
    <w:name w:val="*IV poziom"/>
    <w:basedOn w:val="Akapitzlist"/>
    <w:link w:val="IVpoziomZnak"/>
    <w:autoRedefine/>
    <w:qFormat/>
    <w:rsid w:val="006C1E90"/>
    <w:pPr>
      <w:ind w:left="0"/>
      <w:jc w:val="both"/>
    </w:pPr>
    <w:rPr>
      <w:rFonts w:cs="Arial"/>
      <w:szCs w:val="20"/>
    </w:rPr>
  </w:style>
  <w:style w:type="character" w:customStyle="1" w:styleId="IIIpoziomZnak">
    <w:name w:val="*III poziom Znak"/>
    <w:basedOn w:val="AkapitzlistZnak"/>
    <w:link w:val="IIIpoziom"/>
    <w:rsid w:val="00967106"/>
    <w:rPr>
      <w:rFonts w:ascii="Arial" w:hAnsi="Arial" w:cs="Arial"/>
      <w:sz w:val="18"/>
      <w:szCs w:val="18"/>
    </w:rPr>
  </w:style>
  <w:style w:type="paragraph" w:customStyle="1" w:styleId="Vpoziom">
    <w:name w:val="*V poziom"/>
    <w:basedOn w:val="Akapitzlist"/>
    <w:link w:val="VpoziomZnak"/>
    <w:autoRedefine/>
    <w:qFormat/>
    <w:rsid w:val="00744A40"/>
    <w:pPr>
      <w:numPr>
        <w:ilvl w:val="4"/>
        <w:numId w:val="6"/>
      </w:numPr>
      <w:jc w:val="both"/>
    </w:pPr>
    <w:rPr>
      <w:rFonts w:cs="Arial"/>
      <w:szCs w:val="20"/>
    </w:rPr>
  </w:style>
  <w:style w:type="character" w:customStyle="1" w:styleId="IVpoziomZnak">
    <w:name w:val="*IV poziom Znak"/>
    <w:basedOn w:val="AkapitzlistZnak"/>
    <w:link w:val="IVpoziom"/>
    <w:rsid w:val="006C1E90"/>
    <w:rPr>
      <w:rFonts w:ascii="Arial" w:hAnsi="Arial" w:cs="Arial"/>
      <w:sz w:val="18"/>
      <w:szCs w:val="24"/>
    </w:rPr>
  </w:style>
  <w:style w:type="paragraph" w:customStyle="1" w:styleId="VIpoziom">
    <w:name w:val="*VI poziom"/>
    <w:basedOn w:val="Akapitzlist"/>
    <w:link w:val="VIpoziomZnak"/>
    <w:autoRedefine/>
    <w:qFormat/>
    <w:rsid w:val="00744A40"/>
    <w:pPr>
      <w:ind w:left="708" w:firstLine="708"/>
      <w:jc w:val="both"/>
    </w:pPr>
    <w:rPr>
      <w:rFonts w:cs="Arial"/>
      <w:szCs w:val="20"/>
    </w:rPr>
  </w:style>
  <w:style w:type="character" w:customStyle="1" w:styleId="VpoziomZnak">
    <w:name w:val="*V poziom Znak"/>
    <w:basedOn w:val="AkapitzlistZnak"/>
    <w:link w:val="Vpoziom"/>
    <w:rsid w:val="00B4766F"/>
    <w:rPr>
      <w:rFonts w:ascii="Arial" w:hAnsi="Arial" w:cs="Arial"/>
      <w:sz w:val="18"/>
      <w:szCs w:val="24"/>
    </w:rPr>
  </w:style>
  <w:style w:type="paragraph" w:customStyle="1" w:styleId="IIpoziom">
    <w:name w:val="**II poziom"/>
    <w:basedOn w:val="Akapitzlist"/>
    <w:link w:val="IIpoziomZnak0"/>
    <w:autoRedefine/>
    <w:qFormat/>
    <w:rsid w:val="005339F6"/>
    <w:pPr>
      <w:keepNext/>
      <w:numPr>
        <w:ilvl w:val="1"/>
        <w:numId w:val="9"/>
      </w:numPr>
      <w:spacing w:before="120" w:after="60" w:line="240" w:lineRule="auto"/>
      <w:jc w:val="both"/>
      <w:outlineLvl w:val="1"/>
    </w:pPr>
    <w:rPr>
      <w:rFonts w:cs="Arial"/>
      <w:b/>
      <w:smallCaps/>
      <w:color w:val="092D74"/>
      <w:sz w:val="20"/>
      <w:szCs w:val="20"/>
    </w:rPr>
  </w:style>
  <w:style w:type="character" w:customStyle="1" w:styleId="VIpoziomZnak">
    <w:name w:val="*VI poziom Znak"/>
    <w:basedOn w:val="AkapitzlistZnak"/>
    <w:link w:val="VIpoziom"/>
    <w:rsid w:val="005B7A6F"/>
    <w:rPr>
      <w:rFonts w:ascii="Arial" w:hAnsi="Arial" w:cs="Arial"/>
      <w:sz w:val="18"/>
      <w:szCs w:val="24"/>
    </w:rPr>
  </w:style>
  <w:style w:type="paragraph" w:customStyle="1" w:styleId="Ipoziom0">
    <w:name w:val="**I poziom"/>
    <w:basedOn w:val="Akapitzlist"/>
    <w:link w:val="IpoziomZnak0"/>
    <w:autoRedefine/>
    <w:qFormat/>
    <w:rsid w:val="005339F6"/>
    <w:pPr>
      <w:spacing w:before="120" w:after="60"/>
      <w:jc w:val="both"/>
    </w:pPr>
    <w:rPr>
      <w:rFonts w:cs="Arial"/>
      <w:szCs w:val="18"/>
    </w:rPr>
  </w:style>
  <w:style w:type="character" w:customStyle="1" w:styleId="IIpoziomZnak0">
    <w:name w:val="**II poziom Znak"/>
    <w:basedOn w:val="AkapitzlistZnak"/>
    <w:link w:val="IIpoziom"/>
    <w:rsid w:val="005339F6"/>
    <w:rPr>
      <w:rFonts w:ascii="Arial" w:hAnsi="Arial" w:cs="Arial"/>
      <w:b/>
      <w:smallCaps/>
      <w:color w:val="092D74"/>
      <w:sz w:val="18"/>
      <w:szCs w:val="24"/>
    </w:rPr>
  </w:style>
  <w:style w:type="paragraph" w:customStyle="1" w:styleId="IVpoziom0">
    <w:name w:val="**IV poziom"/>
    <w:basedOn w:val="IVpoziom"/>
    <w:link w:val="IVpoziomZnak0"/>
    <w:autoRedefine/>
    <w:rsid w:val="002A6DD4"/>
  </w:style>
  <w:style w:type="character" w:customStyle="1" w:styleId="IpoziomZnak0">
    <w:name w:val="**I poziom Znak"/>
    <w:basedOn w:val="AkapitzlistZnak"/>
    <w:link w:val="Ipoziom0"/>
    <w:rsid w:val="005339F6"/>
    <w:rPr>
      <w:rFonts w:ascii="Arial" w:hAnsi="Arial" w:cs="Arial"/>
      <w:sz w:val="18"/>
      <w:szCs w:val="18"/>
    </w:rPr>
  </w:style>
  <w:style w:type="paragraph" w:customStyle="1" w:styleId="IIIpoziom0">
    <w:name w:val="**III poziom"/>
    <w:basedOn w:val="Akapitzlist"/>
    <w:link w:val="IIIpoziomZnak0"/>
    <w:autoRedefine/>
    <w:rsid w:val="00744A40"/>
    <w:pPr>
      <w:ind w:left="0"/>
      <w:contextualSpacing/>
      <w:jc w:val="both"/>
    </w:pPr>
    <w:rPr>
      <w:rFonts w:cs="Arial"/>
      <w:szCs w:val="20"/>
    </w:rPr>
  </w:style>
  <w:style w:type="character" w:customStyle="1" w:styleId="IVpoziomZnak0">
    <w:name w:val="**IV poziom Znak"/>
    <w:basedOn w:val="IVpoziomZnak"/>
    <w:link w:val="IVpoziom0"/>
    <w:rsid w:val="002A6DD4"/>
    <w:rPr>
      <w:rFonts w:ascii="Arial" w:hAnsi="Arial" w:cs="Arial"/>
      <w:sz w:val="18"/>
      <w:szCs w:val="24"/>
    </w:rPr>
  </w:style>
  <w:style w:type="paragraph" w:customStyle="1" w:styleId="Vpoziom1">
    <w:name w:val="**V poziom"/>
    <w:basedOn w:val="Vpoziom"/>
    <w:link w:val="VpoziomZnak0"/>
    <w:autoRedefine/>
    <w:rsid w:val="002A6DD4"/>
  </w:style>
  <w:style w:type="character" w:customStyle="1" w:styleId="IIIpoziomZnak0">
    <w:name w:val="**III poziom Znak"/>
    <w:basedOn w:val="AkapitzlistZnak"/>
    <w:link w:val="IIIpoziom0"/>
    <w:rsid w:val="00E24107"/>
    <w:rPr>
      <w:rFonts w:ascii="Arial" w:hAnsi="Arial" w:cs="Arial"/>
      <w:sz w:val="18"/>
      <w:szCs w:val="24"/>
    </w:rPr>
  </w:style>
  <w:style w:type="paragraph" w:customStyle="1" w:styleId="VIpoziom0">
    <w:name w:val="**VI poziom"/>
    <w:basedOn w:val="VIpoziom"/>
    <w:link w:val="VIpoziomZnak0"/>
    <w:autoRedefine/>
    <w:rsid w:val="002A6DD4"/>
  </w:style>
  <w:style w:type="character" w:customStyle="1" w:styleId="VpoziomZnak0">
    <w:name w:val="**V poziom Znak"/>
    <w:basedOn w:val="VpoziomZnak"/>
    <w:link w:val="Vpoziom1"/>
    <w:rsid w:val="002A6DD4"/>
    <w:rPr>
      <w:rFonts w:ascii="Arial" w:hAnsi="Arial" w:cs="Arial"/>
      <w:sz w:val="18"/>
      <w:szCs w:val="24"/>
    </w:rPr>
  </w:style>
  <w:style w:type="character" w:customStyle="1" w:styleId="VIpoziomZnak0">
    <w:name w:val="**VI poziom Znak"/>
    <w:basedOn w:val="VIpoziomZnak"/>
    <w:link w:val="VIpoziom0"/>
    <w:rsid w:val="002A6DD4"/>
    <w:rPr>
      <w:rFonts w:ascii="Arial" w:hAnsi="Arial" w:cs="Arial"/>
      <w:sz w:val="18"/>
      <w:szCs w:val="24"/>
    </w:rPr>
  </w:style>
  <w:style w:type="paragraph" w:customStyle="1" w:styleId="Normalny1">
    <w:name w:val="Normalny 1"/>
    <w:basedOn w:val="Normalny"/>
    <w:uiPriority w:val="2"/>
    <w:rsid w:val="00744A40"/>
    <w:pPr>
      <w:spacing w:before="120" w:after="60"/>
      <w:ind w:left="907" w:hanging="623"/>
      <w:jc w:val="both"/>
    </w:pPr>
    <w:rPr>
      <w:rFonts w:cs="Arial"/>
      <w:b/>
      <w:sz w:val="20"/>
    </w:rPr>
  </w:style>
  <w:style w:type="paragraph" w:customStyle="1" w:styleId="Normalny2">
    <w:name w:val="Normalny 2"/>
    <w:basedOn w:val="Normalny1"/>
    <w:uiPriority w:val="2"/>
    <w:rsid w:val="00744A40"/>
    <w:pPr>
      <w:ind w:hanging="340"/>
    </w:pPr>
    <w:rPr>
      <w:b w:val="0"/>
    </w:rPr>
  </w:style>
  <w:style w:type="paragraph" w:customStyle="1" w:styleId="Definicje">
    <w:name w:val="Definicje"/>
    <w:basedOn w:val="Akapitzlist"/>
    <w:link w:val="DefinicjeZnak"/>
    <w:rsid w:val="00C47BBC"/>
    <w:pPr>
      <w:spacing w:after="60"/>
      <w:ind w:left="357"/>
    </w:pPr>
    <w:rPr>
      <w:rFonts w:eastAsia="Calibri" w:cs="Arial"/>
      <w:i/>
      <w:color w:val="1F497D" w:themeColor="text2"/>
      <w:szCs w:val="18"/>
      <w:u w:val="single"/>
      <w:lang w:eastAsia="en-US"/>
    </w:rPr>
  </w:style>
  <w:style w:type="character" w:customStyle="1" w:styleId="DefinicjeZnak">
    <w:name w:val="Definicje Znak"/>
    <w:basedOn w:val="AkapitzlistZnak"/>
    <w:link w:val="Definicje"/>
    <w:rsid w:val="00C47BBC"/>
    <w:rPr>
      <w:rFonts w:ascii="Arial" w:eastAsia="Calibri" w:hAnsi="Arial" w:cs="Arial"/>
      <w:i/>
      <w:color w:val="1F497D" w:themeColor="text2"/>
      <w:sz w:val="18"/>
      <w:szCs w:val="18"/>
      <w:u w:val="single"/>
      <w:lang w:eastAsia="en-US"/>
    </w:rPr>
  </w:style>
  <w:style w:type="paragraph" w:customStyle="1" w:styleId="IVPoziom1">
    <w:name w:val="**IV Poziom"/>
    <w:basedOn w:val="IIIpoziom0"/>
    <w:link w:val="IVPoziomZnak1"/>
    <w:rsid w:val="006C1E90"/>
  </w:style>
  <w:style w:type="paragraph" w:customStyle="1" w:styleId="VPoziom2">
    <w:name w:val="**V Poziom"/>
    <w:basedOn w:val="IVPoziom1"/>
    <w:link w:val="VPoziomZnak1"/>
    <w:rsid w:val="00744A40"/>
  </w:style>
  <w:style w:type="character" w:customStyle="1" w:styleId="IVPoziomZnak1">
    <w:name w:val="**IV Poziom Znak"/>
    <w:basedOn w:val="IIIpoziomZnak0"/>
    <w:link w:val="IVPoziom1"/>
    <w:rsid w:val="006C1E90"/>
    <w:rPr>
      <w:rFonts w:ascii="Arial" w:hAnsi="Arial" w:cs="Arial"/>
      <w:sz w:val="18"/>
      <w:szCs w:val="24"/>
    </w:rPr>
  </w:style>
  <w:style w:type="paragraph" w:customStyle="1" w:styleId="VIPoziom1">
    <w:name w:val="**VI Poziom"/>
    <w:basedOn w:val="VPoziom2"/>
    <w:link w:val="VIPoziomZnak1"/>
    <w:rsid w:val="00744A40"/>
  </w:style>
  <w:style w:type="character" w:customStyle="1" w:styleId="VPoziomZnak1">
    <w:name w:val="**V Poziom Znak"/>
    <w:basedOn w:val="IVPoziomZnak1"/>
    <w:link w:val="VPoziom2"/>
    <w:rsid w:val="00E20FB3"/>
    <w:rPr>
      <w:rFonts w:ascii="Arial" w:hAnsi="Arial" w:cs="Arial"/>
      <w:sz w:val="18"/>
      <w:szCs w:val="24"/>
    </w:rPr>
  </w:style>
  <w:style w:type="character" w:customStyle="1" w:styleId="VIPoziomZnak1">
    <w:name w:val="**VI Poziom Znak"/>
    <w:basedOn w:val="VPoziomZnak1"/>
    <w:link w:val="VIPoziom1"/>
    <w:rsid w:val="00E20FB3"/>
    <w:rPr>
      <w:rFonts w:ascii="Arial" w:hAnsi="Arial" w:cs="Arial"/>
      <w:sz w:val="18"/>
      <w:szCs w:val="24"/>
    </w:rPr>
  </w:style>
  <w:style w:type="paragraph" w:styleId="Tekstprzypisudolnego">
    <w:name w:val="footnote text"/>
    <w:basedOn w:val="Normalny"/>
    <w:link w:val="TekstprzypisudolnegoZnak"/>
    <w:uiPriority w:val="99"/>
    <w:rsid w:val="00686425"/>
    <w:rPr>
      <w:rFonts w:ascii="Times New Roman" w:hAnsi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86425"/>
  </w:style>
  <w:style w:type="character" w:styleId="Odwoanieprzypisudolnego">
    <w:name w:val="footnote reference"/>
    <w:basedOn w:val="Domylnaczcionkaakapitu"/>
    <w:uiPriority w:val="99"/>
    <w:rsid w:val="00744A40"/>
    <w:rPr>
      <w:vertAlign w:val="superscript"/>
    </w:rPr>
  </w:style>
  <w:style w:type="paragraph" w:styleId="Tekstpodstawowy">
    <w:name w:val="Body Text"/>
    <w:basedOn w:val="Normalny"/>
    <w:link w:val="TekstpodstawowyZnak"/>
    <w:uiPriority w:val="99"/>
    <w:unhideWhenUsed/>
    <w:rsid w:val="00351AD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51AD8"/>
    <w:rPr>
      <w:rFonts w:ascii="Arial" w:hAnsi="Arial"/>
      <w:sz w:val="18"/>
      <w:szCs w:val="24"/>
    </w:rPr>
  </w:style>
  <w:style w:type="paragraph" w:styleId="Spistreci1">
    <w:name w:val="toc 1"/>
    <w:basedOn w:val="Normalny"/>
    <w:next w:val="Normalny"/>
    <w:autoRedefine/>
    <w:uiPriority w:val="39"/>
    <w:rsid w:val="00744A40"/>
    <w:pPr>
      <w:tabs>
        <w:tab w:val="left" w:pos="284"/>
        <w:tab w:val="right" w:leader="dot" w:pos="9062"/>
      </w:tabs>
      <w:spacing w:before="60" w:after="60" w:line="276" w:lineRule="auto"/>
      <w:jc w:val="both"/>
    </w:pPr>
    <w:rPr>
      <w:b/>
      <w:smallCaps/>
      <w:szCs w:val="20"/>
    </w:rPr>
  </w:style>
  <w:style w:type="paragraph" w:styleId="Legenda">
    <w:name w:val="caption"/>
    <w:basedOn w:val="Normalny"/>
    <w:next w:val="Normalny"/>
    <w:link w:val="LegendaZnak"/>
    <w:rsid w:val="00351AD8"/>
    <w:pPr>
      <w:spacing w:before="240" w:line="276" w:lineRule="auto"/>
      <w:jc w:val="both"/>
    </w:pPr>
    <w:rPr>
      <w:i/>
      <w:sz w:val="16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744A40"/>
    <w:pPr>
      <w:tabs>
        <w:tab w:val="left" w:pos="284"/>
        <w:tab w:val="left" w:pos="880"/>
        <w:tab w:val="right" w:leader="dot" w:pos="9062"/>
      </w:tabs>
      <w:spacing w:line="360" w:lineRule="auto"/>
      <w:ind w:left="709" w:hanging="425"/>
    </w:pPr>
    <w:rPr>
      <w:b/>
      <w:sz w:val="16"/>
      <w:szCs w:val="20"/>
    </w:rPr>
  </w:style>
  <w:style w:type="character" w:customStyle="1" w:styleId="LegendaZnak">
    <w:name w:val="Legenda Znak"/>
    <w:basedOn w:val="Domylnaczcionkaakapitu"/>
    <w:link w:val="Legenda"/>
    <w:rsid w:val="00351AD8"/>
    <w:rPr>
      <w:rFonts w:ascii="Arial" w:hAnsi="Arial"/>
      <w:i/>
      <w:sz w:val="16"/>
    </w:rPr>
  </w:style>
  <w:style w:type="paragraph" w:customStyle="1" w:styleId="Stronatytuowa">
    <w:name w:val="Strona tytułowa"/>
    <w:basedOn w:val="Normalny"/>
    <w:link w:val="StronatytuowaZnak"/>
    <w:rsid w:val="00351AD8"/>
    <w:pPr>
      <w:spacing w:before="120" w:after="120" w:line="276" w:lineRule="auto"/>
      <w:jc w:val="both"/>
    </w:pPr>
    <w:rPr>
      <w:b/>
      <w:sz w:val="20"/>
      <w:szCs w:val="20"/>
    </w:rPr>
  </w:style>
  <w:style w:type="character" w:customStyle="1" w:styleId="StronatytuowaZnak">
    <w:name w:val="Strona tytułowa Znak"/>
    <w:basedOn w:val="Domylnaczcionkaakapitu"/>
    <w:link w:val="Stronatytuowa"/>
    <w:rsid w:val="00351AD8"/>
    <w:rPr>
      <w:rFonts w:ascii="Arial" w:hAnsi="Arial"/>
      <w:b/>
    </w:rPr>
  </w:style>
  <w:style w:type="paragraph" w:customStyle="1" w:styleId="Tabela">
    <w:name w:val="Tabela"/>
    <w:basedOn w:val="Normalny"/>
    <w:rsid w:val="00351AD8"/>
    <w:pPr>
      <w:spacing w:line="288" w:lineRule="auto"/>
      <w:jc w:val="both"/>
    </w:pPr>
    <w:rPr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744A40"/>
    <w:pPr>
      <w:tabs>
        <w:tab w:val="right" w:leader="dot" w:pos="9062"/>
      </w:tabs>
      <w:ind w:left="567"/>
      <w:jc w:val="both"/>
    </w:pPr>
    <w:rPr>
      <w:sz w:val="16"/>
      <w:szCs w:val="20"/>
    </w:rPr>
  </w:style>
  <w:style w:type="character" w:customStyle="1" w:styleId="Nagwek3Znak">
    <w:name w:val="Nagłówek 3 Znak"/>
    <w:basedOn w:val="Domylnaczcionkaakapitu"/>
    <w:link w:val="Nagwek3"/>
    <w:uiPriority w:val="99"/>
    <w:rsid w:val="00967106"/>
    <w:rPr>
      <w:rFonts w:ascii="Arial" w:eastAsiaTheme="majorEastAsia" w:hAnsi="Arial" w:cstheme="majorBidi"/>
      <w:bCs/>
    </w:rPr>
  </w:style>
  <w:style w:type="character" w:customStyle="1" w:styleId="TekstdymkaZnak">
    <w:name w:val="Tekst dymka Znak"/>
    <w:basedOn w:val="Domylnaczcionkaakapitu"/>
    <w:link w:val="Tekstdymka"/>
    <w:uiPriority w:val="99"/>
    <w:rsid w:val="00967106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aliases w:val="^Nagłówek 1 Znak"/>
    <w:basedOn w:val="Domylnaczcionkaakapitu"/>
    <w:link w:val="Nagwek1"/>
    <w:uiPriority w:val="1"/>
    <w:rsid w:val="00967106"/>
    <w:rPr>
      <w:rFonts w:ascii="Arial" w:hAnsi="Arial" w:cs="Arial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9"/>
    <w:rsid w:val="00967106"/>
    <w:rPr>
      <w:rFonts w:ascii="Arial" w:hAnsi="Arial" w:cs="Arial"/>
      <w:b/>
      <w:bCs/>
      <w:i/>
      <w:iCs/>
      <w:sz w:val="28"/>
      <w:szCs w:val="28"/>
    </w:rPr>
  </w:style>
  <w:style w:type="numbering" w:customStyle="1" w:styleId="Styl4">
    <w:name w:val="Styl4"/>
    <w:uiPriority w:val="99"/>
    <w:rsid w:val="00967106"/>
    <w:pPr>
      <w:numPr>
        <w:numId w:val="2"/>
      </w:numPr>
    </w:pPr>
  </w:style>
  <w:style w:type="paragraph" w:styleId="Tekstpodstawowy3">
    <w:name w:val="Body Text 3"/>
    <w:basedOn w:val="Normalny"/>
    <w:link w:val="Tekstpodstawowy3Znak"/>
    <w:uiPriority w:val="99"/>
    <w:rsid w:val="00744A40"/>
    <w:pPr>
      <w:spacing w:after="120"/>
    </w:pPr>
    <w:rPr>
      <w:rFonts w:ascii="Times New Roman" w:hAnsi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967106"/>
    <w:rPr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67106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7106"/>
    <w:pPr>
      <w:jc w:val="both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67106"/>
    <w:rPr>
      <w:rFonts w:ascii="Arial" w:hAnsi="Ari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67106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unhideWhenUsed/>
    <w:rsid w:val="00967106"/>
    <w:pPr>
      <w:spacing w:line="360" w:lineRule="auto"/>
      <w:ind w:left="1134" w:hanging="1134"/>
      <w:jc w:val="both"/>
    </w:pPr>
    <w:rPr>
      <w:sz w:val="16"/>
      <w:szCs w:val="20"/>
    </w:rPr>
  </w:style>
  <w:style w:type="paragraph" w:customStyle="1" w:styleId="Rysunki">
    <w:name w:val="Rysunki"/>
    <w:basedOn w:val="Legenda"/>
    <w:next w:val="Normalny"/>
    <w:uiPriority w:val="3"/>
    <w:rsid w:val="00967106"/>
    <w:pPr>
      <w:spacing w:before="120" w:after="240" w:line="240" w:lineRule="auto"/>
    </w:pPr>
  </w:style>
  <w:style w:type="paragraph" w:customStyle="1" w:styleId="Tabele">
    <w:name w:val="Tabele"/>
    <w:basedOn w:val="Rysunki"/>
    <w:next w:val="Legenda"/>
    <w:uiPriority w:val="3"/>
    <w:rsid w:val="00744A40"/>
    <w:pPr>
      <w:spacing w:before="240" w:after="0"/>
      <w:jc w:val="center"/>
    </w:pPr>
  </w:style>
  <w:style w:type="character" w:styleId="Numerstrony">
    <w:name w:val="page number"/>
    <w:rsid w:val="00967106"/>
  </w:style>
  <w:style w:type="paragraph" w:customStyle="1" w:styleId="wypunkt2">
    <w:name w:val="wypunkt2"/>
    <w:basedOn w:val="Normalny"/>
    <w:rsid w:val="00967106"/>
    <w:pPr>
      <w:numPr>
        <w:numId w:val="3"/>
      </w:numPr>
      <w:spacing w:after="60" w:line="360" w:lineRule="auto"/>
    </w:pPr>
    <w:rPr>
      <w:color w:val="000000"/>
      <w:sz w:val="24"/>
      <w:szCs w:val="20"/>
    </w:rPr>
  </w:style>
  <w:style w:type="paragraph" w:styleId="Lista">
    <w:name w:val="List"/>
    <w:basedOn w:val="Normalny"/>
    <w:uiPriority w:val="99"/>
    <w:unhideWhenUsed/>
    <w:rsid w:val="00744A40"/>
    <w:pPr>
      <w:ind w:left="283" w:hanging="283"/>
    </w:pPr>
    <w:rPr>
      <w:rFonts w:ascii="Times New Roman" w:eastAsiaTheme="minorHAnsi" w:hAnsi="Times New Roman"/>
      <w:sz w:val="24"/>
      <w:lang w:eastAsia="en-GB"/>
    </w:rPr>
  </w:style>
  <w:style w:type="paragraph" w:customStyle="1" w:styleId="Ipoziom2">
    <w:name w:val="^I poziom"/>
    <w:basedOn w:val="Akapitzlist"/>
    <w:link w:val="IpoziomZnak1"/>
    <w:autoRedefine/>
    <w:uiPriority w:val="2"/>
    <w:rsid w:val="00744A40"/>
    <w:pPr>
      <w:spacing w:before="120" w:after="60"/>
      <w:ind w:left="0"/>
      <w:jc w:val="both"/>
    </w:pPr>
    <w:rPr>
      <w:rFonts w:cs="Arial"/>
      <w:b/>
      <w:color w:val="1F497D" w:themeColor="text2"/>
    </w:rPr>
  </w:style>
  <w:style w:type="character" w:customStyle="1" w:styleId="IpoziomZnak1">
    <w:name w:val="^I poziom Znak"/>
    <w:basedOn w:val="AkapitzlistZnak"/>
    <w:link w:val="Ipoziom2"/>
    <w:uiPriority w:val="2"/>
    <w:rsid w:val="00907A96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poziom1">
    <w:name w:val="^II poziom"/>
    <w:basedOn w:val="Akapitzlist"/>
    <w:link w:val="IIpoziomZnak1"/>
    <w:autoRedefine/>
    <w:uiPriority w:val="2"/>
    <w:rsid w:val="0054375F"/>
    <w:pPr>
      <w:spacing w:before="120" w:after="120"/>
      <w:ind w:left="0"/>
      <w:contextualSpacing/>
      <w:jc w:val="both"/>
    </w:pPr>
  </w:style>
  <w:style w:type="character" w:customStyle="1" w:styleId="IIpoziomZnak1">
    <w:name w:val="^II poziom Znak"/>
    <w:basedOn w:val="AkapitzlistZnak"/>
    <w:link w:val="IIpoziom1"/>
    <w:uiPriority w:val="2"/>
    <w:rsid w:val="0054375F"/>
    <w:rPr>
      <w:rFonts w:ascii="Arial" w:hAnsi="Arial"/>
      <w:sz w:val="18"/>
      <w:szCs w:val="24"/>
    </w:rPr>
  </w:style>
  <w:style w:type="paragraph" w:customStyle="1" w:styleId="IIIpoziom1">
    <w:name w:val="^III poziom"/>
    <w:basedOn w:val="Akapitzlist"/>
    <w:link w:val="IIIpoziomZnak1"/>
    <w:autoRedefine/>
    <w:uiPriority w:val="2"/>
    <w:rsid w:val="0008386F"/>
    <w:pPr>
      <w:ind w:left="0"/>
      <w:contextualSpacing/>
      <w:jc w:val="both"/>
    </w:pPr>
    <w:rPr>
      <w:rFonts w:cs="Arial"/>
      <w:szCs w:val="18"/>
    </w:rPr>
  </w:style>
  <w:style w:type="character" w:customStyle="1" w:styleId="IIIpoziomZnak1">
    <w:name w:val="^III poziom Znak"/>
    <w:basedOn w:val="AkapitzlistZnak"/>
    <w:link w:val="IIIpoziom1"/>
    <w:uiPriority w:val="2"/>
    <w:rsid w:val="0008386F"/>
    <w:rPr>
      <w:rFonts w:ascii="Arial" w:hAnsi="Arial" w:cs="Arial"/>
      <w:sz w:val="18"/>
      <w:szCs w:val="18"/>
    </w:rPr>
  </w:style>
  <w:style w:type="paragraph" w:customStyle="1" w:styleId="IVpoziom2">
    <w:name w:val="^IV poziom"/>
    <w:basedOn w:val="IIIpoziom1"/>
    <w:link w:val="IVpoziomZnak2"/>
    <w:autoRedefine/>
    <w:uiPriority w:val="2"/>
    <w:rsid w:val="00744A40"/>
    <w:rPr>
      <w:szCs w:val="24"/>
    </w:rPr>
  </w:style>
  <w:style w:type="character" w:customStyle="1" w:styleId="IVpoziomZnak2">
    <w:name w:val="^IV poziom Znak"/>
    <w:basedOn w:val="AkapitzlistZnak"/>
    <w:link w:val="IVpoziom2"/>
    <w:uiPriority w:val="2"/>
    <w:rsid w:val="0010407E"/>
    <w:rPr>
      <w:rFonts w:ascii="Arial" w:hAnsi="Arial" w:cs="Arial"/>
      <w:sz w:val="18"/>
      <w:szCs w:val="24"/>
    </w:rPr>
  </w:style>
  <w:style w:type="paragraph" w:customStyle="1" w:styleId="komentarz">
    <w:name w:val="^komentarz"/>
    <w:basedOn w:val="Normalny"/>
    <w:link w:val="komentarzZnak"/>
    <w:uiPriority w:val="98"/>
    <w:qFormat/>
    <w:rsid w:val="000C72A0"/>
    <w:pPr>
      <w:spacing w:before="120" w:after="120"/>
      <w:ind w:left="1077"/>
      <w:jc w:val="both"/>
    </w:pPr>
    <w:rPr>
      <w:i/>
      <w:color w:val="7F7F7F" w:themeColor="text1" w:themeTint="80"/>
      <w:sz w:val="16"/>
    </w:rPr>
  </w:style>
  <w:style w:type="character" w:customStyle="1" w:styleId="komentarzZnak">
    <w:name w:val="^komentarz Znak"/>
    <w:basedOn w:val="Domylnaczcionkaakapitu"/>
    <w:link w:val="komentarz"/>
    <w:uiPriority w:val="98"/>
    <w:rsid w:val="000C72A0"/>
    <w:rPr>
      <w:rFonts w:ascii="Arial" w:hAnsi="Arial"/>
      <w:i/>
      <w:color w:val="7F7F7F" w:themeColor="text1" w:themeTint="80"/>
      <w:sz w:val="16"/>
      <w:szCs w:val="24"/>
    </w:rPr>
  </w:style>
  <w:style w:type="paragraph" w:customStyle="1" w:styleId="NORMALNYTEKSTBEZNUMERACJI">
    <w:name w:val="^NORMALNY TEKST BEZ NUMERACJI"/>
    <w:basedOn w:val="Normalny1"/>
    <w:next w:val="Normalny2"/>
    <w:uiPriority w:val="2"/>
    <w:qFormat/>
    <w:rsid w:val="000C72A0"/>
    <w:pPr>
      <w:ind w:left="340" w:firstLine="0"/>
      <w:jc w:val="left"/>
      <w:textboxTightWrap w:val="allLines"/>
      <w:outlineLvl w:val="0"/>
    </w:pPr>
    <w:rPr>
      <w:b w:val="0"/>
      <w:sz w:val="18"/>
    </w:rPr>
  </w:style>
  <w:style w:type="paragraph" w:customStyle="1" w:styleId="Podpisy">
    <w:name w:val="^Podpisy"/>
    <w:basedOn w:val="Normalny"/>
    <w:next w:val="Normalny"/>
    <w:uiPriority w:val="3"/>
    <w:rsid w:val="000C72A0"/>
    <w:pPr>
      <w:spacing w:before="240" w:after="120"/>
      <w:ind w:left="567"/>
      <w:jc w:val="both"/>
    </w:pPr>
    <w:rPr>
      <w:i/>
      <w:sz w:val="16"/>
      <w:szCs w:val="20"/>
    </w:rPr>
  </w:style>
  <w:style w:type="paragraph" w:customStyle="1" w:styleId="Stronatytuowa0">
    <w:name w:val="^Strona tytułowa"/>
    <w:basedOn w:val="Normalny"/>
    <w:link w:val="StronatytuowaZnak0"/>
    <w:rsid w:val="000C72A0"/>
    <w:pPr>
      <w:spacing w:before="120" w:after="120" w:line="276" w:lineRule="auto"/>
      <w:jc w:val="center"/>
    </w:pPr>
    <w:rPr>
      <w:rFonts w:cs="Arial"/>
      <w:b/>
      <w:sz w:val="32"/>
      <w:szCs w:val="20"/>
    </w:rPr>
  </w:style>
  <w:style w:type="character" w:customStyle="1" w:styleId="StronatytuowaZnak0">
    <w:name w:val="^Strona tytułowa Znak"/>
    <w:basedOn w:val="Domylnaczcionkaakapitu"/>
    <w:link w:val="Stronatytuowa0"/>
    <w:rsid w:val="000C72A0"/>
    <w:rPr>
      <w:rFonts w:ascii="Arial" w:hAnsi="Arial" w:cs="Arial"/>
      <w:b/>
      <w:sz w:val="32"/>
    </w:rPr>
  </w:style>
  <w:style w:type="paragraph" w:customStyle="1" w:styleId="teksttabeli">
    <w:name w:val="^tekst tabeli"/>
    <w:basedOn w:val="Normalny"/>
    <w:link w:val="teksttabeliZnak"/>
    <w:uiPriority w:val="4"/>
    <w:rsid w:val="000C72A0"/>
    <w:rPr>
      <w:sz w:val="16"/>
    </w:rPr>
  </w:style>
  <w:style w:type="character" w:customStyle="1" w:styleId="teksttabeliZnak">
    <w:name w:val="^tekst tabeli Znak"/>
    <w:basedOn w:val="Domylnaczcionkaakapitu"/>
    <w:link w:val="teksttabeli"/>
    <w:uiPriority w:val="4"/>
    <w:rsid w:val="000C72A0"/>
    <w:rPr>
      <w:rFonts w:ascii="Arial" w:hAnsi="Arial"/>
      <w:sz w:val="16"/>
      <w:szCs w:val="24"/>
    </w:rPr>
  </w:style>
  <w:style w:type="paragraph" w:customStyle="1" w:styleId="Vpoziom0">
    <w:name w:val="^V poziom"/>
    <w:basedOn w:val="Akapitzlist"/>
    <w:link w:val="VpoziomZnak2"/>
    <w:autoRedefine/>
    <w:uiPriority w:val="2"/>
    <w:qFormat/>
    <w:rsid w:val="00744A40"/>
    <w:pPr>
      <w:numPr>
        <w:numId w:val="8"/>
      </w:numPr>
      <w:jc w:val="both"/>
    </w:pPr>
    <w:rPr>
      <w:rFonts w:cs="Arial"/>
    </w:rPr>
  </w:style>
  <w:style w:type="character" w:customStyle="1" w:styleId="VpoziomZnak2">
    <w:name w:val="^V poziom Znak"/>
    <w:basedOn w:val="AkapitzlistZnak"/>
    <w:link w:val="Vpoziom0"/>
    <w:uiPriority w:val="2"/>
    <w:rsid w:val="00E24A1A"/>
    <w:rPr>
      <w:rFonts w:ascii="Arial" w:hAnsi="Arial" w:cs="Arial"/>
      <w:sz w:val="18"/>
      <w:szCs w:val="24"/>
    </w:rPr>
  </w:style>
  <w:style w:type="paragraph" w:customStyle="1" w:styleId="VIpoziom2">
    <w:name w:val="^VI poziom"/>
    <w:basedOn w:val="Akapitzlist"/>
    <w:link w:val="VIpoziomZnak2"/>
    <w:autoRedefine/>
    <w:uiPriority w:val="2"/>
    <w:rsid w:val="00744A40"/>
    <w:pPr>
      <w:ind w:left="3141" w:hanging="360"/>
      <w:jc w:val="both"/>
    </w:pPr>
    <w:rPr>
      <w:rFonts w:cs="Arial"/>
    </w:rPr>
  </w:style>
  <w:style w:type="character" w:customStyle="1" w:styleId="VIpoziomZnak2">
    <w:name w:val="^VI poziom Znak"/>
    <w:basedOn w:val="AkapitzlistZnak"/>
    <w:link w:val="VIpoziom2"/>
    <w:uiPriority w:val="2"/>
    <w:rsid w:val="00E364C9"/>
    <w:rPr>
      <w:rFonts w:ascii="Arial" w:hAnsi="Arial" w:cs="Arial"/>
      <w:sz w:val="18"/>
      <w:szCs w:val="24"/>
    </w:rPr>
  </w:style>
  <w:style w:type="paragraph" w:styleId="Spistreci6">
    <w:name w:val="toc 6"/>
    <w:basedOn w:val="Normalny"/>
    <w:next w:val="Normalny"/>
    <w:autoRedefine/>
    <w:uiPriority w:val="99"/>
    <w:unhideWhenUsed/>
    <w:rsid w:val="00744A40"/>
    <w:pPr>
      <w:spacing w:after="100"/>
      <w:ind w:left="900"/>
    </w:pPr>
  </w:style>
  <w:style w:type="paragraph" w:customStyle="1" w:styleId="Default">
    <w:name w:val="Default"/>
    <w:rsid w:val="00073AB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IPoziom1">
    <w:name w:val="*I Poziom 1"/>
    <w:basedOn w:val="Normalny"/>
    <w:qFormat/>
    <w:rsid w:val="00744A40"/>
    <w:pPr>
      <w:numPr>
        <w:numId w:val="9"/>
      </w:numPr>
      <w:spacing w:before="120" w:after="60" w:line="260" w:lineRule="exact"/>
      <w:jc w:val="both"/>
    </w:pPr>
    <w:rPr>
      <w:b/>
      <w:color w:val="1F497D"/>
      <w:sz w:val="20"/>
    </w:rPr>
  </w:style>
  <w:style w:type="paragraph" w:customStyle="1" w:styleId="IIPoziom2">
    <w:name w:val="*II Poziom 2"/>
    <w:basedOn w:val="Normalny"/>
    <w:qFormat/>
    <w:rsid w:val="00744A40"/>
    <w:pPr>
      <w:spacing w:before="120" w:after="60" w:line="260" w:lineRule="exact"/>
      <w:ind w:left="1077" w:hanging="720"/>
      <w:jc w:val="both"/>
    </w:pPr>
    <w:rPr>
      <w:b/>
      <w:smallCaps/>
      <w:color w:val="1F497D"/>
      <w:sz w:val="20"/>
    </w:rPr>
  </w:style>
  <w:style w:type="paragraph" w:customStyle="1" w:styleId="IIIPoziom3">
    <w:name w:val="*III Poziom 3"/>
    <w:basedOn w:val="Normalny"/>
    <w:link w:val="IIIPoziom3Znak"/>
    <w:qFormat/>
    <w:rsid w:val="00744A40"/>
    <w:pPr>
      <w:numPr>
        <w:ilvl w:val="2"/>
        <w:numId w:val="9"/>
      </w:numPr>
      <w:spacing w:line="260" w:lineRule="exact"/>
      <w:jc w:val="both"/>
    </w:pPr>
  </w:style>
  <w:style w:type="paragraph" w:customStyle="1" w:styleId="IVPoziom4">
    <w:name w:val="*IV Poziom 4"/>
    <w:basedOn w:val="Normalny"/>
    <w:qFormat/>
    <w:rsid w:val="00744A40"/>
    <w:pPr>
      <w:numPr>
        <w:ilvl w:val="3"/>
        <w:numId w:val="9"/>
      </w:numPr>
      <w:spacing w:line="260" w:lineRule="exact"/>
      <w:jc w:val="both"/>
    </w:pPr>
  </w:style>
  <w:style w:type="paragraph" w:customStyle="1" w:styleId="VPoziom5">
    <w:name w:val="*V Poziom 5"/>
    <w:basedOn w:val="Normalny"/>
    <w:qFormat/>
    <w:rsid w:val="00744A40"/>
    <w:pPr>
      <w:numPr>
        <w:ilvl w:val="4"/>
        <w:numId w:val="9"/>
      </w:numPr>
      <w:spacing w:line="260" w:lineRule="exact"/>
      <w:jc w:val="both"/>
    </w:pPr>
  </w:style>
  <w:style w:type="paragraph" w:customStyle="1" w:styleId="VIPoziom6">
    <w:name w:val="*VI Poziom 6"/>
    <w:basedOn w:val="VIPoziom1"/>
    <w:link w:val="VIPoziom6Znak"/>
    <w:uiPriority w:val="99"/>
    <w:qFormat/>
    <w:rsid w:val="00744A40"/>
    <w:pPr>
      <w:numPr>
        <w:numId w:val="7"/>
      </w:numPr>
      <w:ind w:left="1701" w:hanging="227"/>
    </w:pPr>
  </w:style>
  <w:style w:type="character" w:customStyle="1" w:styleId="VIPoziom6Znak">
    <w:name w:val="*VI Poziom 6 Znak"/>
    <w:basedOn w:val="VIPoziomZnak1"/>
    <w:link w:val="VIPoziom6"/>
    <w:uiPriority w:val="99"/>
    <w:rsid w:val="002D5FC8"/>
    <w:rPr>
      <w:rFonts w:ascii="Arial" w:hAnsi="Arial" w:cs="Arial"/>
      <w:sz w:val="18"/>
      <w:szCs w:val="24"/>
    </w:rPr>
  </w:style>
  <w:style w:type="paragraph" w:styleId="Spistreci4">
    <w:name w:val="toc 4"/>
    <w:basedOn w:val="Normalny"/>
    <w:next w:val="Normalny"/>
    <w:autoRedefine/>
    <w:uiPriority w:val="99"/>
    <w:unhideWhenUsed/>
    <w:rsid w:val="00744A40"/>
    <w:pPr>
      <w:spacing w:after="100"/>
      <w:ind w:left="540"/>
    </w:pPr>
  </w:style>
  <w:style w:type="paragraph" w:styleId="Spistreci9">
    <w:name w:val="toc 9"/>
    <w:basedOn w:val="Normalny"/>
    <w:next w:val="Normalny"/>
    <w:autoRedefine/>
    <w:uiPriority w:val="99"/>
    <w:unhideWhenUsed/>
    <w:rsid w:val="00744A40"/>
    <w:pPr>
      <w:spacing w:after="100"/>
      <w:ind w:left="1440"/>
    </w:pPr>
  </w:style>
  <w:style w:type="paragraph" w:styleId="Spistreci5">
    <w:name w:val="toc 5"/>
    <w:basedOn w:val="Normalny"/>
    <w:next w:val="Normalny"/>
    <w:autoRedefine/>
    <w:uiPriority w:val="99"/>
    <w:unhideWhenUsed/>
    <w:rsid w:val="00744A40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7">
    <w:name w:val="toc 7"/>
    <w:basedOn w:val="Normalny"/>
    <w:next w:val="Normalny"/>
    <w:autoRedefine/>
    <w:uiPriority w:val="99"/>
    <w:unhideWhenUsed/>
    <w:rsid w:val="00744A40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8">
    <w:name w:val="toc 8"/>
    <w:basedOn w:val="Normalny"/>
    <w:next w:val="Normalny"/>
    <w:autoRedefine/>
    <w:uiPriority w:val="99"/>
    <w:unhideWhenUsed/>
    <w:rsid w:val="00744A40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Komentarz0">
    <w:name w:val="* Komentarz"/>
    <w:basedOn w:val="komentarz"/>
    <w:link w:val="KomentarzZnak0"/>
    <w:uiPriority w:val="99"/>
    <w:qFormat/>
    <w:rsid w:val="00744A40"/>
  </w:style>
  <w:style w:type="character" w:customStyle="1" w:styleId="KomentarzZnak0">
    <w:name w:val="* Komentarz Znak"/>
    <w:basedOn w:val="komentarzZnak"/>
    <w:link w:val="Komentarz0"/>
    <w:uiPriority w:val="99"/>
    <w:rsid w:val="00744A40"/>
    <w:rPr>
      <w:rFonts w:ascii="Arial" w:hAnsi="Arial"/>
      <w:i/>
      <w:color w:val="7F7F7F" w:themeColor="text1" w:themeTint="80"/>
      <w:sz w:val="16"/>
      <w:szCs w:val="24"/>
    </w:rPr>
  </w:style>
  <w:style w:type="character" w:styleId="UyteHipercze">
    <w:name w:val="FollowedHyperlink"/>
    <w:basedOn w:val="Domylnaczcionkaakapitu"/>
    <w:semiHidden/>
    <w:unhideWhenUsed/>
    <w:rsid w:val="00B53161"/>
    <w:rPr>
      <w:color w:val="800080" w:themeColor="followedHyperlink"/>
      <w:u w:val="single"/>
    </w:rPr>
  </w:style>
  <w:style w:type="paragraph" w:customStyle="1" w:styleId="Punktor5">
    <w:name w:val="Punktor 5"/>
    <w:basedOn w:val="Normalny"/>
    <w:qFormat/>
    <w:rsid w:val="001944D6"/>
    <w:pPr>
      <w:ind w:left="2977" w:hanging="567"/>
      <w:jc w:val="both"/>
    </w:pPr>
    <w:rPr>
      <w:rFonts w:cs="Arial"/>
      <w:sz w:val="20"/>
    </w:rPr>
  </w:style>
  <w:style w:type="character" w:customStyle="1" w:styleId="IIIPoziom3Znak">
    <w:name w:val="*III Poziom 3 Znak"/>
    <w:basedOn w:val="Domylnaczcionkaakapitu"/>
    <w:link w:val="IIIPoziom3"/>
    <w:rsid w:val="00F06EA6"/>
    <w:rPr>
      <w:rFonts w:ascii="Arial" w:hAnsi="Arial"/>
      <w:sz w:val="18"/>
      <w:szCs w:val="24"/>
    </w:rPr>
  </w:style>
  <w:style w:type="paragraph" w:customStyle="1" w:styleId="1mj">
    <w:name w:val="1mój"/>
    <w:basedOn w:val="Normalny"/>
    <w:rsid w:val="00DF360B"/>
    <w:pPr>
      <w:jc w:val="both"/>
    </w:pPr>
    <w:rPr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33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2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65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18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5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9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54744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323079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9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6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57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54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7072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51902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78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3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23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93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11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g"/><Relationship Id="rId10" Type="http://schemas.openxmlformats.org/officeDocument/2006/relationships/webSettings" Target="webSetting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zemyslaw.jaworski\Pulpit\DOK_GK_PGE\12062013_LAST\25062013\Procedura%20og&#243;lna%20zarz&#261;dzania%20dokumentacj&#261;%20w%20PGE_2506201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UtworzonePrzez_Archiwalne xmlns="066c97a8-26fa-43d2-82fd-407786fa2713" xsi:nil="true"/>
    <ZmodyfikowanePrzez_Archiwalne xmlns="066c97a8-26fa-43d2-82fd-407786fa271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41928580775A946A10B89C9B548BD8B" ma:contentTypeVersion="6" ma:contentTypeDescription="Utwórz nowy dokument." ma:contentTypeScope="" ma:versionID="bd0ecc371455c2c0d48483542c958c3c">
  <xsd:schema xmlns:xsd="http://www.w3.org/2001/XMLSchema" xmlns:xs="http://www.w3.org/2001/XMLSchema" xmlns:p="http://schemas.microsoft.com/office/2006/metadata/properties" xmlns:ns2="066c97a8-26fa-43d2-82fd-407786fa2713" xmlns:ns3="717f1fcd-5806-4f84-a875-ea63fa0e036c" targetNamespace="http://schemas.microsoft.com/office/2006/metadata/properties" ma:root="true" ma:fieldsID="e4e3547089dd384475f99e35781f9183" ns2:_="" ns3:_="">
    <xsd:import namespace="066c97a8-26fa-43d2-82fd-407786fa2713"/>
    <xsd:import namespace="717f1fcd-5806-4f84-a875-ea63fa0e036c"/>
    <xsd:element name="properties">
      <xsd:complexType>
        <xsd:sequence>
          <xsd:element name="documentManagement">
            <xsd:complexType>
              <xsd:all>
                <xsd:element ref="ns2:UtworzonePrzez_Archiwalne" minOccurs="0"/>
                <xsd:element ref="ns2:ZmodyfikowanePrzez_Archiwaln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6c97a8-26fa-43d2-82fd-407786fa2713" elementFormDefault="qualified">
    <xsd:import namespace="http://schemas.microsoft.com/office/2006/documentManagement/types"/>
    <xsd:import namespace="http://schemas.microsoft.com/office/infopath/2007/PartnerControls"/>
    <xsd:element name="UtworzonePrzez_Archiwalne" ma:index="4" nillable="true" ma:displayName="UtworzonePrzez_Archiwalne" ma:internalName="UtworzonePrzez_Archiwalne" ma:readOnly="false">
      <xsd:simpleType>
        <xsd:restriction base="dms:Text"/>
      </xsd:simpleType>
    </xsd:element>
    <xsd:element name="ZmodyfikowanePrzez_Archiwalne" ma:index="5" nillable="true" ma:displayName="ZmodyfikowanePrzez_Archiwalne" ma:internalName="ZmodyfikowanePrzez_Archiwalne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7f1fcd-5806-4f84-a875-ea63fa0e036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6" ma:displayName="Typ zawartości"/>
        <xsd:element ref="dc:title" minOccurs="0" maxOccurs="1" ma:index="3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EF7FF3-7502-4761-9128-896F61281A4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C049ECA-56B0-47AD-996A-7B5E6D90ECA5}">
  <ds:schemaRefs>
    <ds:schemaRef ds:uri="http://schemas.microsoft.com/office/2006/metadata/properties"/>
    <ds:schemaRef ds:uri="http://schemas.microsoft.com/office/infopath/2007/PartnerControls"/>
    <ds:schemaRef ds:uri="066c97a8-26fa-43d2-82fd-407786fa2713"/>
  </ds:schemaRefs>
</ds:datastoreItem>
</file>

<file path=customXml/itemProps3.xml><?xml version="1.0" encoding="utf-8"?>
<ds:datastoreItem xmlns:ds="http://schemas.openxmlformats.org/officeDocument/2006/customXml" ds:itemID="{776DC332-6B29-44E3-9006-0A83CCD78B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66c97a8-26fa-43d2-82fd-407786fa2713"/>
    <ds:schemaRef ds:uri="717f1fcd-5806-4f84-a875-ea63fa0e03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481AA16-6A1E-40A1-A779-2B5E1E08FF8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C1E7D61-58A0-4670-B944-A3CA679A2E1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466099E-A24E-4D90-90AC-110055B20D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Procedura ogólna zarządzania dokumentacją w PGE_25062013</Template>
  <TotalTime>1</TotalTime>
  <Pages>11</Pages>
  <Words>3633</Words>
  <Characters>21804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Procedura Ogólna - Standard Dokumentacji Systemu Zarządzania w Grupie PGE</vt:lpstr>
    </vt:vector>
  </TitlesOfParts>
  <Company>PGE Polska Grupa Energetyczna S.A.</Company>
  <LinksUpToDate>false</LinksUpToDate>
  <CharactersWithSpaces>25387</CharactersWithSpaces>
  <SharedDoc>false</SharedDoc>
  <HLinks>
    <vt:vector size="24" baseType="variant">
      <vt:variant>
        <vt:i4>3932167</vt:i4>
      </vt:variant>
      <vt:variant>
        <vt:i4>9</vt:i4>
      </vt:variant>
      <vt:variant>
        <vt:i4>0</vt:i4>
      </vt:variant>
      <vt:variant>
        <vt:i4>5</vt:i4>
      </vt:variant>
      <vt:variant>
        <vt:lpwstr>javascript:show_Z(5)</vt:lpwstr>
      </vt:variant>
      <vt:variant>
        <vt:lpwstr/>
      </vt:variant>
      <vt:variant>
        <vt:i4>3932160</vt:i4>
      </vt:variant>
      <vt:variant>
        <vt:i4>6</vt:i4>
      </vt:variant>
      <vt:variant>
        <vt:i4>0</vt:i4>
      </vt:variant>
      <vt:variant>
        <vt:i4>5</vt:i4>
      </vt:variant>
      <vt:variant>
        <vt:lpwstr>javascript:show_Z(2)</vt:lpwstr>
      </vt:variant>
      <vt:variant>
        <vt:lpwstr/>
      </vt:variant>
      <vt:variant>
        <vt:i4>3932163</vt:i4>
      </vt:variant>
      <vt:variant>
        <vt:i4>3</vt:i4>
      </vt:variant>
      <vt:variant>
        <vt:i4>0</vt:i4>
      </vt:variant>
      <vt:variant>
        <vt:i4>5</vt:i4>
      </vt:variant>
      <vt:variant>
        <vt:lpwstr>javascript:show_Z(1)</vt:lpwstr>
      </vt:variant>
      <vt:variant>
        <vt:lpwstr/>
      </vt:variant>
      <vt:variant>
        <vt:i4>3932161</vt:i4>
      </vt:variant>
      <vt:variant>
        <vt:i4>0</vt:i4>
      </vt:variant>
      <vt:variant>
        <vt:i4>0</vt:i4>
      </vt:variant>
      <vt:variant>
        <vt:i4>5</vt:i4>
      </vt:variant>
      <vt:variant>
        <vt:lpwstr>javascript:show_Z(3)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Procedura Ogólna - Standard Dokumentacji Systemu Zarządzania w Grupie PGE</dc:title>
  <dc:subject/>
  <dc:creator>pawel.jaworski</dc:creator>
  <cp:keywords/>
  <dc:description/>
  <cp:lastModifiedBy>Matyszewski Robert [PGE EC S.A.]</cp:lastModifiedBy>
  <cp:revision>3</cp:revision>
  <cp:lastPrinted>2021-05-20T07:34:00Z</cp:lastPrinted>
  <dcterms:created xsi:type="dcterms:W3CDTF">2025-12-05T06:50:00Z</dcterms:created>
  <dcterms:modified xsi:type="dcterms:W3CDTF">2025-12-05T09:34:00Z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0x010100241928580775A946A10B89C9B548BD8B</vt:lpwstr>
  </property>
  <property fmtid="{D5CDD505-2E9C-101B-9397-08002B2CF9AE}" pid="3" name="ClassificationContentMarkingHeaderShapeIds">
    <vt:lpwstr>4d37e586,19ba333e,76d0700e</vt:lpwstr>
  </property>
  <property fmtid="{D5CDD505-2E9C-101B-9397-08002B2CF9AE}" pid="4" name="ClassificationContentMarkingHeaderFontProps">
    <vt:lpwstr>#008000,10,Calibri</vt:lpwstr>
  </property>
  <property fmtid="{D5CDD505-2E9C-101B-9397-08002B2CF9AE}" pid="5" name="ClassificationContentMarkingHeaderText">
    <vt:lpwstr>Do użytku wewnętrznego</vt:lpwstr>
  </property>
  <property fmtid="{D5CDD505-2E9C-101B-9397-08002B2CF9AE}" pid="6" name="MSIP_Label_ae670d91-bac0-4b54-ac76-602b596fb37b_Enabled">
    <vt:lpwstr>true</vt:lpwstr>
  </property>
  <property fmtid="{D5CDD505-2E9C-101B-9397-08002B2CF9AE}" pid="7" name="MSIP_Label_ae670d91-bac0-4b54-ac76-602b596fb37b_SetDate">
    <vt:lpwstr>2025-10-30T06:40:57Z</vt:lpwstr>
  </property>
  <property fmtid="{D5CDD505-2E9C-101B-9397-08002B2CF9AE}" pid="8" name="MSIP_Label_ae670d91-bac0-4b54-ac76-602b596fb37b_Method">
    <vt:lpwstr>Privileged</vt:lpwstr>
  </property>
  <property fmtid="{D5CDD505-2E9C-101B-9397-08002B2CF9AE}" pid="9" name="MSIP_Label_ae670d91-bac0-4b54-ac76-602b596fb37b_Name">
    <vt:lpwstr>Do użytku wewnętrznego</vt:lpwstr>
  </property>
  <property fmtid="{D5CDD505-2E9C-101B-9397-08002B2CF9AE}" pid="10" name="MSIP_Label_ae670d91-bac0-4b54-ac76-602b596fb37b_SiteId">
    <vt:lpwstr>e9895a11-04dc-4848-aa12-7fca9faefb60</vt:lpwstr>
  </property>
  <property fmtid="{D5CDD505-2E9C-101B-9397-08002B2CF9AE}" pid="11" name="MSIP_Label_ae670d91-bac0-4b54-ac76-602b596fb37b_ActionId">
    <vt:lpwstr>ca53f412-231b-4852-b77c-a41b14033b08</vt:lpwstr>
  </property>
  <property fmtid="{D5CDD505-2E9C-101B-9397-08002B2CF9AE}" pid="12" name="MSIP_Label_ae670d91-bac0-4b54-ac76-602b596fb37b_ContentBits">
    <vt:lpwstr>1</vt:lpwstr>
  </property>
</Properties>
</file>